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Ind w:w="-19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40"/>
        <w:gridCol w:w="410"/>
        <w:gridCol w:w="2176"/>
        <w:gridCol w:w="1488"/>
        <w:gridCol w:w="401"/>
        <w:gridCol w:w="3808"/>
      </w:tblGrid>
      <w:tr w:rsidR="00087AA6" w14:paraId="747AE657" w14:textId="77777777" w:rsidTr="008D125E">
        <w:trPr>
          <w:cantSplit/>
          <w:trHeight w:hRule="exact" w:val="284"/>
        </w:trPr>
        <w:tc>
          <w:tcPr>
            <w:tcW w:w="1640" w:type="dxa"/>
          </w:tcPr>
          <w:p w14:paraId="46FFC210" w14:textId="77777777" w:rsidR="00087AA6" w:rsidRDefault="00087AA6" w:rsidP="007A38D7">
            <w:bookmarkStart w:id="0" w:name="_GoBack"/>
            <w:bookmarkEnd w:id="0"/>
            <w:r>
              <w:rPr>
                <w:noProof/>
                <w:lang w:eastAsia="nl-NL"/>
              </w:rPr>
              <w:drawing>
                <wp:anchor distT="0" distB="0" distL="114300" distR="114300" simplePos="0" relativeHeight="251661312" behindDoc="0" locked="0" layoutInCell="1" allowOverlap="1" wp14:anchorId="6CB10009" wp14:editId="5D5B3D4C">
                  <wp:simplePos x="0" y="0"/>
                  <wp:positionH relativeFrom="column">
                    <wp:posOffset>-46355</wp:posOffset>
                  </wp:positionH>
                  <wp:positionV relativeFrom="paragraph">
                    <wp:posOffset>-1344295</wp:posOffset>
                  </wp:positionV>
                  <wp:extent cx="2876550" cy="1076325"/>
                  <wp:effectExtent l="19050" t="0" r="0" b="0"/>
                  <wp:wrapNone/>
                  <wp:docPr id="1" name="Afbeelding 2" descr="Logo_WVV_RG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_WVV_RGB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6550" cy="1076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nl-NL"/>
              </w:rPr>
              <w:drawing>
                <wp:anchor distT="0" distB="0" distL="114300" distR="114300" simplePos="0" relativeHeight="251662336" behindDoc="0" locked="0" layoutInCell="1" allowOverlap="1" wp14:anchorId="104B7955" wp14:editId="3A7A7ADC">
                  <wp:simplePos x="0" y="0"/>
                  <wp:positionH relativeFrom="column">
                    <wp:posOffset>-189230</wp:posOffset>
                  </wp:positionH>
                  <wp:positionV relativeFrom="paragraph">
                    <wp:posOffset>65405</wp:posOffset>
                  </wp:positionV>
                  <wp:extent cx="1219200" cy="1171575"/>
                  <wp:effectExtent l="19050" t="0" r="0" b="0"/>
                  <wp:wrapNone/>
                  <wp:docPr id="7" name="Afbeelding 26" descr="NAW_gegevens_RG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AW_gegevens_RGB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0" cy="1171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10" w:type="dxa"/>
            <w:vMerge w:val="restart"/>
          </w:tcPr>
          <w:p w14:paraId="5CC4B5FB" w14:textId="77777777" w:rsidR="00087AA6" w:rsidRDefault="00087AA6" w:rsidP="007A38D7">
            <w:pPr>
              <w:rPr>
                <w:iCs/>
              </w:rPr>
            </w:pPr>
          </w:p>
        </w:tc>
        <w:tc>
          <w:tcPr>
            <w:tcW w:w="2176" w:type="dxa"/>
            <w:vMerge w:val="restart"/>
          </w:tcPr>
          <w:p w14:paraId="018633AE" w14:textId="77777777" w:rsidR="00087AA6" w:rsidRDefault="00087AA6" w:rsidP="007A38D7">
            <w:pPr>
              <w:rPr>
                <w:iCs/>
              </w:rPr>
            </w:pPr>
          </w:p>
        </w:tc>
        <w:tc>
          <w:tcPr>
            <w:tcW w:w="1488" w:type="dxa"/>
            <w:vMerge w:val="restart"/>
          </w:tcPr>
          <w:p w14:paraId="1479575B" w14:textId="77777777" w:rsidR="00087AA6" w:rsidRDefault="00087AA6" w:rsidP="00A55B12">
            <w:pPr>
              <w:ind w:left="-112"/>
            </w:pPr>
          </w:p>
        </w:tc>
        <w:tc>
          <w:tcPr>
            <w:tcW w:w="401" w:type="dxa"/>
            <w:vMerge w:val="restart"/>
          </w:tcPr>
          <w:p w14:paraId="0E18F9EE" w14:textId="77777777" w:rsidR="00087AA6" w:rsidRDefault="00087AA6" w:rsidP="007A38D7">
            <w:pPr>
              <w:rPr>
                <w:iCs/>
                <w:sz w:val="16"/>
              </w:rPr>
            </w:pPr>
          </w:p>
        </w:tc>
        <w:tc>
          <w:tcPr>
            <w:tcW w:w="3808" w:type="dxa"/>
            <w:vMerge w:val="restart"/>
          </w:tcPr>
          <w:p w14:paraId="6F38E375" w14:textId="77777777" w:rsidR="0046463D" w:rsidRPr="00CE61B4" w:rsidRDefault="0046463D" w:rsidP="00BC1578"/>
        </w:tc>
      </w:tr>
      <w:tr w:rsidR="00087AA6" w14:paraId="238488AF" w14:textId="77777777" w:rsidTr="008D125E">
        <w:trPr>
          <w:cantSplit/>
          <w:trHeight w:hRule="exact" w:val="284"/>
        </w:trPr>
        <w:tc>
          <w:tcPr>
            <w:tcW w:w="1640" w:type="dxa"/>
          </w:tcPr>
          <w:p w14:paraId="29E39051" w14:textId="77777777" w:rsidR="00087AA6" w:rsidRDefault="00087AA6" w:rsidP="007A38D7"/>
        </w:tc>
        <w:tc>
          <w:tcPr>
            <w:tcW w:w="410" w:type="dxa"/>
            <w:vMerge/>
          </w:tcPr>
          <w:p w14:paraId="1A243EE2" w14:textId="77777777" w:rsidR="00087AA6" w:rsidRDefault="00087AA6" w:rsidP="007A38D7">
            <w:pPr>
              <w:rPr>
                <w:iCs/>
              </w:rPr>
            </w:pPr>
          </w:p>
        </w:tc>
        <w:tc>
          <w:tcPr>
            <w:tcW w:w="2176" w:type="dxa"/>
            <w:vMerge/>
          </w:tcPr>
          <w:p w14:paraId="7B8D1434" w14:textId="77777777" w:rsidR="00087AA6" w:rsidRDefault="00087AA6" w:rsidP="007A38D7">
            <w:pPr>
              <w:rPr>
                <w:iCs/>
              </w:rPr>
            </w:pPr>
          </w:p>
        </w:tc>
        <w:tc>
          <w:tcPr>
            <w:tcW w:w="1488" w:type="dxa"/>
            <w:vMerge/>
          </w:tcPr>
          <w:p w14:paraId="6E4D0041" w14:textId="77777777" w:rsidR="00087AA6" w:rsidRDefault="00087AA6" w:rsidP="00A55B12">
            <w:pPr>
              <w:ind w:left="-112"/>
            </w:pPr>
          </w:p>
        </w:tc>
        <w:tc>
          <w:tcPr>
            <w:tcW w:w="401" w:type="dxa"/>
            <w:vMerge/>
          </w:tcPr>
          <w:p w14:paraId="1B0FB713" w14:textId="77777777" w:rsidR="00087AA6" w:rsidRDefault="00087AA6" w:rsidP="007A38D7">
            <w:pPr>
              <w:rPr>
                <w:iCs/>
                <w:sz w:val="16"/>
              </w:rPr>
            </w:pPr>
          </w:p>
        </w:tc>
        <w:tc>
          <w:tcPr>
            <w:tcW w:w="3808" w:type="dxa"/>
            <w:vMerge/>
          </w:tcPr>
          <w:p w14:paraId="44EF1850" w14:textId="77777777" w:rsidR="00087AA6" w:rsidRPr="00DC78DF" w:rsidRDefault="00087AA6" w:rsidP="00DC78DF"/>
        </w:tc>
      </w:tr>
      <w:tr w:rsidR="00087AA6" w14:paraId="4BA06EF1" w14:textId="77777777" w:rsidTr="008D125E">
        <w:trPr>
          <w:cantSplit/>
          <w:trHeight w:hRule="exact" w:val="284"/>
        </w:trPr>
        <w:tc>
          <w:tcPr>
            <w:tcW w:w="1640" w:type="dxa"/>
          </w:tcPr>
          <w:p w14:paraId="2E7C7053" w14:textId="77777777" w:rsidR="00087AA6" w:rsidRDefault="00087AA6" w:rsidP="007A38D7"/>
        </w:tc>
        <w:tc>
          <w:tcPr>
            <w:tcW w:w="410" w:type="dxa"/>
            <w:vMerge/>
          </w:tcPr>
          <w:p w14:paraId="76EDF651" w14:textId="77777777" w:rsidR="00087AA6" w:rsidRDefault="00087AA6" w:rsidP="007A38D7">
            <w:pPr>
              <w:rPr>
                <w:iCs/>
              </w:rPr>
            </w:pPr>
          </w:p>
        </w:tc>
        <w:tc>
          <w:tcPr>
            <w:tcW w:w="2176" w:type="dxa"/>
            <w:vMerge/>
          </w:tcPr>
          <w:p w14:paraId="220F7D49" w14:textId="77777777" w:rsidR="00087AA6" w:rsidRDefault="00087AA6" w:rsidP="007A38D7">
            <w:pPr>
              <w:rPr>
                <w:iCs/>
              </w:rPr>
            </w:pPr>
          </w:p>
        </w:tc>
        <w:tc>
          <w:tcPr>
            <w:tcW w:w="1488" w:type="dxa"/>
            <w:vMerge/>
          </w:tcPr>
          <w:p w14:paraId="474616BC" w14:textId="77777777" w:rsidR="00087AA6" w:rsidRDefault="00087AA6" w:rsidP="00A55B12">
            <w:pPr>
              <w:ind w:left="-112"/>
            </w:pPr>
          </w:p>
        </w:tc>
        <w:tc>
          <w:tcPr>
            <w:tcW w:w="401" w:type="dxa"/>
            <w:vMerge/>
          </w:tcPr>
          <w:p w14:paraId="66E3137F" w14:textId="77777777" w:rsidR="00087AA6" w:rsidRDefault="00087AA6" w:rsidP="007A38D7">
            <w:pPr>
              <w:rPr>
                <w:iCs/>
                <w:sz w:val="16"/>
              </w:rPr>
            </w:pPr>
          </w:p>
        </w:tc>
        <w:tc>
          <w:tcPr>
            <w:tcW w:w="3808" w:type="dxa"/>
            <w:vMerge/>
          </w:tcPr>
          <w:p w14:paraId="306FC9E0" w14:textId="77777777" w:rsidR="00087AA6" w:rsidRPr="00DC78DF" w:rsidRDefault="00087AA6" w:rsidP="00DC78DF"/>
        </w:tc>
      </w:tr>
      <w:tr w:rsidR="00087AA6" w14:paraId="00E7AB71" w14:textId="77777777" w:rsidTr="008D125E">
        <w:trPr>
          <w:cantSplit/>
          <w:trHeight w:hRule="exact" w:val="284"/>
        </w:trPr>
        <w:tc>
          <w:tcPr>
            <w:tcW w:w="1640" w:type="dxa"/>
          </w:tcPr>
          <w:p w14:paraId="64CCE1D9" w14:textId="77777777" w:rsidR="00087AA6" w:rsidRDefault="00087AA6" w:rsidP="007A38D7"/>
        </w:tc>
        <w:tc>
          <w:tcPr>
            <w:tcW w:w="410" w:type="dxa"/>
            <w:vMerge/>
          </w:tcPr>
          <w:p w14:paraId="23013AEB" w14:textId="77777777" w:rsidR="00087AA6" w:rsidRDefault="00087AA6" w:rsidP="007A38D7">
            <w:pPr>
              <w:rPr>
                <w:iCs/>
              </w:rPr>
            </w:pPr>
          </w:p>
        </w:tc>
        <w:tc>
          <w:tcPr>
            <w:tcW w:w="2176" w:type="dxa"/>
            <w:vMerge/>
          </w:tcPr>
          <w:p w14:paraId="013E113B" w14:textId="77777777" w:rsidR="00087AA6" w:rsidRDefault="00087AA6" w:rsidP="007A38D7">
            <w:pPr>
              <w:rPr>
                <w:iCs/>
              </w:rPr>
            </w:pPr>
          </w:p>
        </w:tc>
        <w:tc>
          <w:tcPr>
            <w:tcW w:w="1488" w:type="dxa"/>
            <w:vMerge/>
          </w:tcPr>
          <w:p w14:paraId="4527BF54" w14:textId="77777777" w:rsidR="00087AA6" w:rsidRDefault="00087AA6" w:rsidP="00A55B12">
            <w:pPr>
              <w:ind w:left="-112"/>
            </w:pPr>
          </w:p>
        </w:tc>
        <w:tc>
          <w:tcPr>
            <w:tcW w:w="401" w:type="dxa"/>
            <w:vMerge/>
          </w:tcPr>
          <w:p w14:paraId="20E3CA84" w14:textId="77777777" w:rsidR="00087AA6" w:rsidRDefault="00087AA6" w:rsidP="007A38D7">
            <w:pPr>
              <w:rPr>
                <w:iCs/>
                <w:sz w:val="16"/>
              </w:rPr>
            </w:pPr>
          </w:p>
        </w:tc>
        <w:tc>
          <w:tcPr>
            <w:tcW w:w="3808" w:type="dxa"/>
            <w:vMerge/>
          </w:tcPr>
          <w:p w14:paraId="5DDCF674" w14:textId="77777777" w:rsidR="00087AA6" w:rsidRPr="00DC78DF" w:rsidRDefault="00087AA6" w:rsidP="00DC78DF"/>
        </w:tc>
      </w:tr>
      <w:tr w:rsidR="00087AA6" w14:paraId="4B9FC86D" w14:textId="77777777" w:rsidTr="008D125E">
        <w:trPr>
          <w:cantSplit/>
          <w:trHeight w:hRule="exact" w:val="284"/>
        </w:trPr>
        <w:tc>
          <w:tcPr>
            <w:tcW w:w="1640" w:type="dxa"/>
          </w:tcPr>
          <w:p w14:paraId="52A8C5B9" w14:textId="77777777" w:rsidR="00087AA6" w:rsidRDefault="00087AA6" w:rsidP="007A38D7"/>
        </w:tc>
        <w:tc>
          <w:tcPr>
            <w:tcW w:w="410" w:type="dxa"/>
          </w:tcPr>
          <w:p w14:paraId="2FB6227A" w14:textId="77777777" w:rsidR="00087AA6" w:rsidRDefault="00087AA6" w:rsidP="007A38D7">
            <w:pPr>
              <w:rPr>
                <w:iCs/>
              </w:rPr>
            </w:pPr>
          </w:p>
        </w:tc>
        <w:tc>
          <w:tcPr>
            <w:tcW w:w="2176" w:type="dxa"/>
          </w:tcPr>
          <w:p w14:paraId="79556035" w14:textId="77777777" w:rsidR="00087AA6" w:rsidRDefault="00087AA6" w:rsidP="007A38D7">
            <w:pPr>
              <w:rPr>
                <w:iCs/>
              </w:rPr>
            </w:pPr>
          </w:p>
        </w:tc>
        <w:tc>
          <w:tcPr>
            <w:tcW w:w="1488" w:type="dxa"/>
          </w:tcPr>
          <w:p w14:paraId="5B58D2CE" w14:textId="77777777" w:rsidR="00087AA6" w:rsidRDefault="00087AA6" w:rsidP="007A38D7"/>
        </w:tc>
        <w:tc>
          <w:tcPr>
            <w:tcW w:w="401" w:type="dxa"/>
          </w:tcPr>
          <w:p w14:paraId="799C04EB" w14:textId="77777777" w:rsidR="00087AA6" w:rsidRDefault="00087AA6" w:rsidP="007A38D7">
            <w:pPr>
              <w:rPr>
                <w:iCs/>
                <w:sz w:val="16"/>
              </w:rPr>
            </w:pPr>
          </w:p>
        </w:tc>
        <w:tc>
          <w:tcPr>
            <w:tcW w:w="3808" w:type="dxa"/>
            <w:vMerge/>
          </w:tcPr>
          <w:p w14:paraId="7175B4A3" w14:textId="77777777" w:rsidR="00087AA6" w:rsidRDefault="00087AA6" w:rsidP="007A38D7">
            <w:pPr>
              <w:rPr>
                <w:iCs/>
              </w:rPr>
            </w:pPr>
          </w:p>
        </w:tc>
      </w:tr>
      <w:tr w:rsidR="00087AA6" w14:paraId="03EAF171" w14:textId="77777777" w:rsidTr="008D125E">
        <w:trPr>
          <w:cantSplit/>
          <w:trHeight w:hRule="exact" w:val="284"/>
        </w:trPr>
        <w:tc>
          <w:tcPr>
            <w:tcW w:w="1640" w:type="dxa"/>
          </w:tcPr>
          <w:p w14:paraId="4BD8D723" w14:textId="77777777" w:rsidR="00087AA6" w:rsidRDefault="00087AA6" w:rsidP="007A38D7"/>
        </w:tc>
        <w:tc>
          <w:tcPr>
            <w:tcW w:w="410" w:type="dxa"/>
          </w:tcPr>
          <w:p w14:paraId="58C235E0" w14:textId="77777777" w:rsidR="00087AA6" w:rsidRDefault="00087AA6" w:rsidP="007A38D7">
            <w:pPr>
              <w:rPr>
                <w:iCs/>
              </w:rPr>
            </w:pPr>
          </w:p>
        </w:tc>
        <w:tc>
          <w:tcPr>
            <w:tcW w:w="2176" w:type="dxa"/>
          </w:tcPr>
          <w:p w14:paraId="2D99BC40" w14:textId="77777777" w:rsidR="00087AA6" w:rsidRDefault="00087AA6" w:rsidP="007A38D7">
            <w:pPr>
              <w:rPr>
                <w:iCs/>
              </w:rPr>
            </w:pPr>
          </w:p>
        </w:tc>
        <w:tc>
          <w:tcPr>
            <w:tcW w:w="1488" w:type="dxa"/>
          </w:tcPr>
          <w:p w14:paraId="7DD7AFF9" w14:textId="77777777" w:rsidR="00087AA6" w:rsidRDefault="00087AA6" w:rsidP="007A38D7"/>
        </w:tc>
        <w:tc>
          <w:tcPr>
            <w:tcW w:w="401" w:type="dxa"/>
          </w:tcPr>
          <w:p w14:paraId="5686E3A9" w14:textId="77777777" w:rsidR="00087AA6" w:rsidRDefault="00087AA6" w:rsidP="007A38D7">
            <w:pPr>
              <w:rPr>
                <w:iCs/>
                <w:sz w:val="16"/>
              </w:rPr>
            </w:pPr>
          </w:p>
        </w:tc>
        <w:tc>
          <w:tcPr>
            <w:tcW w:w="3808" w:type="dxa"/>
            <w:vMerge/>
          </w:tcPr>
          <w:p w14:paraId="0FD89C25" w14:textId="77777777" w:rsidR="00087AA6" w:rsidRDefault="00087AA6" w:rsidP="007A38D7">
            <w:pPr>
              <w:rPr>
                <w:iCs/>
              </w:rPr>
            </w:pPr>
          </w:p>
        </w:tc>
      </w:tr>
      <w:tr w:rsidR="00087AA6" w14:paraId="458A9BF0" w14:textId="77777777" w:rsidTr="008D125E">
        <w:trPr>
          <w:cantSplit/>
          <w:trHeight w:hRule="exact" w:val="284"/>
        </w:trPr>
        <w:tc>
          <w:tcPr>
            <w:tcW w:w="1640" w:type="dxa"/>
          </w:tcPr>
          <w:p w14:paraId="673D1FCA" w14:textId="77777777" w:rsidR="00087AA6" w:rsidRDefault="00087AA6" w:rsidP="007A38D7"/>
        </w:tc>
        <w:tc>
          <w:tcPr>
            <w:tcW w:w="410" w:type="dxa"/>
          </w:tcPr>
          <w:p w14:paraId="2EF97AE0" w14:textId="77777777" w:rsidR="00087AA6" w:rsidRDefault="00087AA6" w:rsidP="007A38D7">
            <w:pPr>
              <w:rPr>
                <w:iCs/>
              </w:rPr>
            </w:pPr>
          </w:p>
        </w:tc>
        <w:tc>
          <w:tcPr>
            <w:tcW w:w="2176" w:type="dxa"/>
          </w:tcPr>
          <w:p w14:paraId="33EBABD5" w14:textId="77777777" w:rsidR="00087AA6" w:rsidRDefault="00087AA6" w:rsidP="007A38D7">
            <w:pPr>
              <w:rPr>
                <w:iCs/>
              </w:rPr>
            </w:pPr>
          </w:p>
        </w:tc>
        <w:tc>
          <w:tcPr>
            <w:tcW w:w="1488" w:type="dxa"/>
          </w:tcPr>
          <w:p w14:paraId="732BD6A7" w14:textId="77777777" w:rsidR="00087AA6" w:rsidRDefault="00087AA6" w:rsidP="007A38D7"/>
        </w:tc>
        <w:tc>
          <w:tcPr>
            <w:tcW w:w="401" w:type="dxa"/>
          </w:tcPr>
          <w:p w14:paraId="73D6C16C" w14:textId="77777777" w:rsidR="00087AA6" w:rsidRDefault="00087AA6" w:rsidP="007A38D7">
            <w:pPr>
              <w:rPr>
                <w:iCs/>
                <w:sz w:val="16"/>
              </w:rPr>
            </w:pPr>
          </w:p>
        </w:tc>
        <w:tc>
          <w:tcPr>
            <w:tcW w:w="3808" w:type="dxa"/>
            <w:vMerge/>
          </w:tcPr>
          <w:p w14:paraId="10C736B6" w14:textId="77777777" w:rsidR="00087AA6" w:rsidRDefault="00087AA6" w:rsidP="007A38D7">
            <w:pPr>
              <w:rPr>
                <w:iCs/>
              </w:rPr>
            </w:pPr>
          </w:p>
        </w:tc>
      </w:tr>
    </w:tbl>
    <w:p w14:paraId="718D2C63" w14:textId="77777777" w:rsidR="009A180D" w:rsidRDefault="009A180D" w:rsidP="009A180D">
      <w:pPr>
        <w:spacing w:line="240" w:lineRule="atLeast"/>
      </w:pPr>
    </w:p>
    <w:p w14:paraId="4FECC8E0" w14:textId="77777777" w:rsidR="009A180D" w:rsidRDefault="009A180D" w:rsidP="009A180D">
      <w:pPr>
        <w:spacing w:line="240" w:lineRule="atLeast"/>
      </w:pPr>
    </w:p>
    <w:p w14:paraId="49E31D67" w14:textId="77777777" w:rsidR="009A180D" w:rsidRDefault="009A180D" w:rsidP="009A180D">
      <w:pPr>
        <w:spacing w:line="240" w:lineRule="atLeast"/>
      </w:pPr>
    </w:p>
    <w:p w14:paraId="28EBE511" w14:textId="77777777" w:rsidR="009A180D" w:rsidRDefault="009A180D" w:rsidP="009A180D">
      <w:pPr>
        <w:spacing w:line="240" w:lineRule="atLeast"/>
      </w:pPr>
    </w:p>
    <w:p w14:paraId="7CBF7F2F" w14:textId="77777777" w:rsidR="009A180D" w:rsidRDefault="009A180D" w:rsidP="009A180D">
      <w:pPr>
        <w:spacing w:line="240" w:lineRule="atLeast"/>
      </w:pPr>
    </w:p>
    <w:p w14:paraId="597F2F40" w14:textId="77777777" w:rsidR="009A180D" w:rsidRDefault="009A180D" w:rsidP="009A180D">
      <w:pPr>
        <w:spacing w:line="240" w:lineRule="atLeast"/>
      </w:pPr>
    </w:p>
    <w:p w14:paraId="7F4489C8" w14:textId="77777777" w:rsidR="009A180D" w:rsidRPr="00505AB2" w:rsidRDefault="00BF5B65" w:rsidP="009A180D">
      <w:pPr>
        <w:spacing w:line="240" w:lineRule="atLeast"/>
        <w:rPr>
          <w:b/>
          <w:sz w:val="32"/>
          <w:szCs w:val="32"/>
        </w:rPr>
      </w:pPr>
      <w:r>
        <w:fldChar w:fldCharType="begin" w:fldLock="1"/>
      </w:r>
      <w:r>
        <w:instrText xml:space="preserve"> mitVV VV302CFAD4B1527F44B9C4CD2E413B4A76 \* MERGEFORMAT </w:instrText>
      </w:r>
      <w:r>
        <w:fldChar w:fldCharType="separate"/>
      </w:r>
      <w:r w:rsidR="0055527D">
        <w:rPr>
          <w:b/>
          <w:bCs/>
          <w:sz w:val="32"/>
          <w:szCs w:val="32"/>
        </w:rPr>
        <w:t>Technische Standaarden</w:t>
      </w:r>
      <w:r>
        <w:rPr>
          <w:b/>
          <w:bCs/>
          <w:sz w:val="32"/>
          <w:szCs w:val="32"/>
        </w:rPr>
        <w:fldChar w:fldCharType="end"/>
      </w:r>
    </w:p>
    <w:p w14:paraId="0366AE34" w14:textId="77777777" w:rsidR="0055527D" w:rsidRDefault="00284A7C" w:rsidP="009A180D">
      <w:pPr>
        <w:spacing w:line="240" w:lineRule="atLeast"/>
        <w:rPr>
          <w:b/>
          <w:sz w:val="56"/>
          <w:szCs w:val="56"/>
        </w:rPr>
      </w:pPr>
      <w:r>
        <w:fldChar w:fldCharType="begin" w:fldLock="1"/>
      </w:r>
      <w:r w:rsidR="009A180D">
        <w:instrText xml:space="preserve"> mitVV VV94EC32F8526F5C4EA068FDAEB8725644 \ea \* MERGEFORMAT </w:instrText>
      </w:r>
      <w:r>
        <w:fldChar w:fldCharType="separate"/>
      </w:r>
      <w:r w:rsidR="0055527D">
        <w:rPr>
          <w:b/>
          <w:sz w:val="56"/>
          <w:szCs w:val="56"/>
        </w:rPr>
        <w:t>Bestelformulier cilinder_hangslot Waterketen</w:t>
      </w:r>
    </w:p>
    <w:p w14:paraId="1535ADC7" w14:textId="77777777" w:rsidR="009A180D" w:rsidRPr="00072448" w:rsidRDefault="00284A7C" w:rsidP="009A180D">
      <w:pPr>
        <w:spacing w:line="240" w:lineRule="atLeast"/>
        <w:rPr>
          <w:sz w:val="28"/>
          <w:szCs w:val="28"/>
        </w:rPr>
      </w:pPr>
      <w:r>
        <w:fldChar w:fldCharType="end"/>
      </w:r>
      <w:r w:rsidR="00BF5B65">
        <w:fldChar w:fldCharType="begin" w:fldLock="1"/>
      </w:r>
      <w:r w:rsidR="00BF5B65">
        <w:instrText xml:space="preserve"> mitVV VV81F16D868A041846A53C0BBC2C612BB6 \* MERGEFORMAT </w:instrText>
      </w:r>
      <w:r w:rsidR="00BF5B65">
        <w:fldChar w:fldCharType="separate"/>
      </w:r>
      <w:r w:rsidR="0055527D">
        <w:rPr>
          <w:bCs/>
          <w:sz w:val="28"/>
          <w:szCs w:val="28"/>
        </w:rPr>
        <w:t>Versie 1.00</w:t>
      </w:r>
      <w:r w:rsidR="00BF5B65">
        <w:rPr>
          <w:bCs/>
          <w:sz w:val="28"/>
          <w:szCs w:val="28"/>
        </w:rPr>
        <w:fldChar w:fldCharType="end"/>
      </w:r>
    </w:p>
    <w:p w14:paraId="47585733" w14:textId="77777777" w:rsidR="0000212A" w:rsidRDefault="0000212A" w:rsidP="000971A2"/>
    <w:p w14:paraId="23162A4D" w14:textId="77777777" w:rsidR="00586933" w:rsidRDefault="00586933" w:rsidP="000971A2"/>
    <w:p w14:paraId="24619F98" w14:textId="77777777" w:rsidR="00586933" w:rsidRDefault="00586933" w:rsidP="000971A2">
      <w:pPr>
        <w:sectPr w:rsidR="00586933" w:rsidSect="00C6308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2552" w:right="1418" w:bottom="1701" w:left="2778" w:header="720" w:footer="516" w:gutter="0"/>
          <w:cols w:space="708"/>
          <w:titlePg/>
          <w:docGrid w:linePitch="61"/>
        </w:sectPr>
      </w:pPr>
    </w:p>
    <w:p w14:paraId="503458F8" w14:textId="77777777" w:rsidR="00586933" w:rsidRDefault="00586933" w:rsidP="00690216"/>
    <w:p w14:paraId="0345F844" w14:textId="77777777" w:rsidR="001C03B1" w:rsidRDefault="001C03B1">
      <w:pPr>
        <w:spacing w:line="240" w:lineRule="auto"/>
      </w:pPr>
      <w:r>
        <w:br w:type="page"/>
      </w:r>
      <w:r w:rsidR="009A180D" w:rsidRPr="009A180D">
        <w:rPr>
          <w:noProof/>
          <w:lang w:eastAsia="nl-NL"/>
        </w:rPr>
        <w:drawing>
          <wp:anchor distT="0" distB="0" distL="114300" distR="114300" simplePos="0" relativeHeight="251664384" behindDoc="1" locked="0" layoutInCell="1" allowOverlap="1" wp14:anchorId="07C8209E" wp14:editId="239806F2">
            <wp:simplePos x="0" y="0"/>
            <wp:positionH relativeFrom="column">
              <wp:posOffset>3583381</wp:posOffset>
            </wp:positionH>
            <wp:positionV relativeFrom="paragraph">
              <wp:posOffset>3398266</wp:posOffset>
            </wp:positionV>
            <wp:extent cx="1975104" cy="1953158"/>
            <wp:effectExtent l="0" t="0" r="0" b="0"/>
            <wp:wrapTight wrapText="bothSides">
              <wp:wrapPolygon edited="0">
                <wp:start x="10197" y="210"/>
                <wp:lineTo x="7491" y="2104"/>
                <wp:lineTo x="6451" y="3156"/>
                <wp:lineTo x="6867" y="6943"/>
                <wp:lineTo x="3538" y="8205"/>
                <wp:lineTo x="1665" y="9468"/>
                <wp:lineTo x="1873" y="10309"/>
                <wp:lineTo x="416" y="12413"/>
                <wp:lineTo x="1040" y="18935"/>
                <wp:lineTo x="7491" y="20408"/>
                <wp:lineTo x="15607" y="21039"/>
                <wp:lineTo x="17064" y="21039"/>
                <wp:lineTo x="17272" y="21039"/>
                <wp:lineTo x="17896" y="20408"/>
                <wp:lineTo x="18312" y="20408"/>
                <wp:lineTo x="20809" y="17462"/>
                <wp:lineTo x="20809" y="17042"/>
                <wp:lineTo x="19353" y="13675"/>
                <wp:lineTo x="19769" y="12413"/>
                <wp:lineTo x="16855" y="10940"/>
                <wp:lineTo x="14150" y="10309"/>
                <wp:lineTo x="16023" y="8205"/>
                <wp:lineTo x="15815" y="6943"/>
                <wp:lineTo x="16439" y="3156"/>
                <wp:lineTo x="14983" y="1683"/>
                <wp:lineTo x="12277" y="210"/>
                <wp:lineTo x="10197" y="210"/>
              </wp:wrapPolygon>
            </wp:wrapTight>
            <wp:docPr id="3" name="Afbeelding 1" descr="D:\temp\Content.Word\Nieuwe afbeelding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temp\Content.Word\Nieuwe afbeelding (1)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7390" cy="195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E51F7D6" w14:textId="77777777" w:rsidR="00716118" w:rsidRDefault="0048307F" w:rsidP="0048307F">
      <w:pPr>
        <w:pStyle w:val="kop10"/>
      </w:pPr>
      <w:r>
        <w:lastRenderedPageBreak/>
        <w:t>Inleiding</w:t>
      </w:r>
    </w:p>
    <w:p w14:paraId="199D89E4" w14:textId="77777777" w:rsidR="0048307F" w:rsidRDefault="0048307F" w:rsidP="00716118">
      <w:pPr>
        <w:spacing w:line="240" w:lineRule="auto"/>
      </w:pPr>
    </w:p>
    <w:p w14:paraId="4BBF9C56" w14:textId="77777777" w:rsidR="0048307F" w:rsidRDefault="0048307F" w:rsidP="0048307F">
      <w:pPr>
        <w:spacing w:line="240" w:lineRule="auto"/>
      </w:pPr>
      <w:r>
        <w:t xml:space="preserve">Binnen Waterschap Vallei en Veluwe </w:t>
      </w:r>
      <w:r w:rsidR="009F74D5">
        <w:t xml:space="preserve">(afdeling Waterketen) </w:t>
      </w:r>
      <w:r>
        <w:t>hebben we een uitgebreid sleutelplan. Het beheer en uitgifte hiervan is daarom centraal geregeld.</w:t>
      </w:r>
    </w:p>
    <w:p w14:paraId="10DD650A" w14:textId="77777777" w:rsidR="000E47A6" w:rsidRDefault="0048307F" w:rsidP="0048307F">
      <w:pPr>
        <w:spacing w:line="240" w:lineRule="auto"/>
      </w:pPr>
      <w:r>
        <w:t xml:space="preserve">Wanneer een cilinder en/of hangslot besteld moet worden moet dat aan de hand van dit bestelformulier. </w:t>
      </w:r>
    </w:p>
    <w:p w14:paraId="1879E349" w14:textId="77777777" w:rsidR="0048307F" w:rsidRDefault="0048307F" w:rsidP="0048307F">
      <w:pPr>
        <w:spacing w:line="240" w:lineRule="auto"/>
      </w:pPr>
      <w:r>
        <w:t>Het ingevulde formulier moet op zijn beurt gemaild, ve</w:t>
      </w:r>
      <w:r w:rsidR="000E47A6">
        <w:t>rstuurd of afgegeven worden bij</w:t>
      </w:r>
      <w:r>
        <w:t xml:space="preserve"> </w:t>
      </w:r>
    </w:p>
    <w:p w14:paraId="17113945" w14:textId="77777777" w:rsidR="0048307F" w:rsidRDefault="00BF5B65" w:rsidP="0048307F">
      <w:pPr>
        <w:spacing w:line="240" w:lineRule="auto"/>
      </w:pPr>
      <w:hyperlink r:id="rId17" w:history="1">
        <w:r w:rsidR="0048307F" w:rsidRPr="00D03CC0">
          <w:rPr>
            <w:rStyle w:val="Hyperlink"/>
          </w:rPr>
          <w:t>EvanderMeij@vallei-veluwe.nl</w:t>
        </w:r>
      </w:hyperlink>
      <w:r w:rsidR="0048307F">
        <w:t xml:space="preserve"> (Erik van der Meij) met een cc naar </w:t>
      </w:r>
      <w:hyperlink r:id="rId18" w:history="1">
        <w:r w:rsidR="0048307F" w:rsidRPr="00D03CC0">
          <w:rPr>
            <w:rStyle w:val="Hyperlink"/>
          </w:rPr>
          <w:t>abwk@vallei-veluwe.nl</w:t>
        </w:r>
      </w:hyperlink>
    </w:p>
    <w:p w14:paraId="0ACEC611" w14:textId="77777777" w:rsidR="0048307F" w:rsidRDefault="0048307F" w:rsidP="0048307F">
      <w:pPr>
        <w:spacing w:line="240" w:lineRule="auto"/>
      </w:pPr>
    </w:p>
    <w:p w14:paraId="39911DEB" w14:textId="77777777" w:rsidR="0048307F" w:rsidRDefault="0048307F" w:rsidP="0048307F">
      <w:pPr>
        <w:spacing w:line="240" w:lineRule="auto"/>
      </w:pPr>
      <w:r>
        <w:t xml:space="preserve">Om precies te weten waar welke cilinder geplaatst wordt, moet per cilinder een bestelformulier opgesteld worden. </w:t>
      </w:r>
    </w:p>
    <w:p w14:paraId="0F358C80" w14:textId="77777777" w:rsidR="0048307F" w:rsidRDefault="0048307F" w:rsidP="0048307F">
      <w:pPr>
        <w:spacing w:line="240" w:lineRule="auto"/>
      </w:pPr>
    </w:p>
    <w:p w14:paraId="145BD2F5" w14:textId="77777777" w:rsidR="0048307F" w:rsidRDefault="0048307F" w:rsidP="0048307F">
      <w:pPr>
        <w:spacing w:line="240" w:lineRule="auto"/>
      </w:pPr>
      <w:r>
        <w:t>Na ontvangst en voorzien van de juiste informatie wordt de cilinder of hangslot besteld.</w:t>
      </w:r>
    </w:p>
    <w:p w14:paraId="21B8CD48" w14:textId="77777777" w:rsidR="001D0AC1" w:rsidRDefault="0048307F" w:rsidP="0048307F">
      <w:pPr>
        <w:spacing w:line="240" w:lineRule="auto"/>
      </w:pPr>
      <w:r>
        <w:t xml:space="preserve">De te verwachten besteltijd zal rond </w:t>
      </w:r>
      <w:r w:rsidR="00D62BC0">
        <w:t xml:space="preserve">de </w:t>
      </w:r>
      <w:r>
        <w:t>3 weken zijn.</w:t>
      </w:r>
    </w:p>
    <w:p w14:paraId="49A8198C" w14:textId="77777777" w:rsidR="0048307F" w:rsidRDefault="0048307F" w:rsidP="0048307F">
      <w:pPr>
        <w:spacing w:line="240" w:lineRule="auto"/>
      </w:pPr>
    </w:p>
    <w:p w14:paraId="50E8FA42" w14:textId="77777777" w:rsidR="0048307F" w:rsidRDefault="0048307F" w:rsidP="0048307F">
      <w:pPr>
        <w:spacing w:line="240" w:lineRule="auto"/>
      </w:pPr>
    </w:p>
    <w:p w14:paraId="14D58D1F" w14:textId="77777777" w:rsidR="0048307F" w:rsidRDefault="0048307F" w:rsidP="0048307F">
      <w:pPr>
        <w:pStyle w:val="kop10"/>
      </w:pPr>
      <w:r>
        <w:t>Algemene gegevens</w:t>
      </w:r>
    </w:p>
    <w:p w14:paraId="5F939B40" w14:textId="77777777" w:rsidR="0048307F" w:rsidRDefault="0048307F" w:rsidP="0048307F">
      <w:pPr>
        <w:spacing w:line="240" w:lineRule="auto"/>
      </w:pPr>
    </w:p>
    <w:p w14:paraId="3CB7E0E8" w14:textId="77777777" w:rsidR="0048307F" w:rsidRDefault="0048307F" w:rsidP="0048307F">
      <w:pPr>
        <w:spacing w:line="240" w:lineRule="auto"/>
      </w:pPr>
      <w:r>
        <w:t>Naam aanvrager</w:t>
      </w:r>
      <w:r>
        <w:tab/>
        <w:t>:</w:t>
      </w:r>
    </w:p>
    <w:p w14:paraId="753C0B61" w14:textId="77777777" w:rsidR="0048307F" w:rsidRDefault="0048307F" w:rsidP="0048307F">
      <w:pPr>
        <w:spacing w:line="240" w:lineRule="auto"/>
      </w:pPr>
      <w:r>
        <w:t>Datum opname</w:t>
      </w:r>
      <w:r>
        <w:tab/>
        <w:t>:</w:t>
      </w:r>
    </w:p>
    <w:p w14:paraId="1B8D860C" w14:textId="77777777" w:rsidR="0048307F" w:rsidRDefault="0048307F" w:rsidP="0048307F">
      <w:pPr>
        <w:spacing w:line="240" w:lineRule="auto"/>
      </w:pPr>
    </w:p>
    <w:p w14:paraId="1F5C2CF0" w14:textId="77777777" w:rsidR="0048307F" w:rsidRDefault="0048307F" w:rsidP="0048307F">
      <w:pPr>
        <w:spacing w:line="240" w:lineRule="auto"/>
      </w:pPr>
      <w:r>
        <w:t>Projectcode</w:t>
      </w:r>
      <w:r>
        <w:tab/>
      </w:r>
      <w:r>
        <w:tab/>
        <w:t xml:space="preserve">:  </w:t>
      </w:r>
    </w:p>
    <w:p w14:paraId="2E34BDF8" w14:textId="77777777" w:rsidR="0048307F" w:rsidRDefault="0048307F" w:rsidP="0048307F">
      <w:pPr>
        <w:spacing w:line="240" w:lineRule="auto"/>
      </w:pPr>
      <w:r>
        <w:t>Projectnaam</w:t>
      </w:r>
      <w:r>
        <w:tab/>
      </w:r>
      <w:r>
        <w:tab/>
        <w:t>:</w:t>
      </w:r>
    </w:p>
    <w:p w14:paraId="38689136" w14:textId="77777777" w:rsidR="0048307F" w:rsidRDefault="0048307F" w:rsidP="0048307F">
      <w:pPr>
        <w:spacing w:line="240" w:lineRule="auto"/>
      </w:pPr>
    </w:p>
    <w:p w14:paraId="1E978E59" w14:textId="77777777" w:rsidR="0048307F" w:rsidRDefault="0048307F" w:rsidP="0048307F">
      <w:pPr>
        <w:spacing w:line="240" w:lineRule="auto"/>
      </w:pPr>
      <w:r>
        <w:t>Locatiecode</w:t>
      </w:r>
      <w:r>
        <w:tab/>
      </w:r>
      <w:r>
        <w:tab/>
        <w:t>:</w:t>
      </w:r>
    </w:p>
    <w:p w14:paraId="373CBBFB" w14:textId="77777777" w:rsidR="0048307F" w:rsidRDefault="0048307F" w:rsidP="0048307F">
      <w:pPr>
        <w:spacing w:line="240" w:lineRule="auto"/>
      </w:pPr>
      <w:r>
        <w:t>Locatienaam</w:t>
      </w:r>
      <w:r>
        <w:tab/>
      </w:r>
      <w:r>
        <w:tab/>
        <w:t>:</w:t>
      </w:r>
    </w:p>
    <w:p w14:paraId="3004693F" w14:textId="77777777" w:rsidR="0048307F" w:rsidRDefault="0048307F" w:rsidP="0048307F">
      <w:pPr>
        <w:spacing w:line="240" w:lineRule="auto"/>
      </w:pPr>
    </w:p>
    <w:p w14:paraId="3446604B" w14:textId="77777777" w:rsidR="0048307F" w:rsidRDefault="0048307F" w:rsidP="0048307F">
      <w:pPr>
        <w:spacing w:line="240" w:lineRule="auto"/>
      </w:pPr>
      <w:r>
        <w:t>Locatie deur/luik</w:t>
      </w:r>
      <w:r>
        <w:tab/>
        <w:t>:</w:t>
      </w:r>
    </w:p>
    <w:p w14:paraId="0AE8DEE3" w14:textId="77777777" w:rsidR="0048307F" w:rsidRDefault="0048307F" w:rsidP="0048307F">
      <w:pPr>
        <w:spacing w:line="240" w:lineRule="auto"/>
      </w:pPr>
      <w:r>
        <w:t>Deur/luik benaming</w:t>
      </w:r>
      <w:r>
        <w:tab/>
        <w:t>:</w:t>
      </w:r>
    </w:p>
    <w:p w14:paraId="22BB6270" w14:textId="77777777" w:rsidR="0048307F" w:rsidRDefault="0048307F" w:rsidP="0048307F">
      <w:pPr>
        <w:spacing w:line="240" w:lineRule="auto"/>
      </w:pPr>
    </w:p>
    <w:p w14:paraId="09BC3077" w14:textId="77777777" w:rsidR="0048307F" w:rsidRDefault="0048307F" w:rsidP="0048307F">
      <w:pPr>
        <w:spacing w:line="240" w:lineRule="auto"/>
      </w:pPr>
    </w:p>
    <w:p w14:paraId="139C0D8A" w14:textId="77777777" w:rsidR="0048307F" w:rsidRPr="0048307F" w:rsidRDefault="0048307F" w:rsidP="0048307F">
      <w:pPr>
        <w:numPr>
          <w:ilvl w:val="0"/>
          <w:numId w:val="26"/>
        </w:numPr>
        <w:tabs>
          <w:tab w:val="clear" w:pos="851"/>
          <w:tab w:val="num" w:pos="1134"/>
        </w:tabs>
        <w:spacing w:line="240" w:lineRule="atLeast"/>
        <w:rPr>
          <w:rFonts w:eastAsia="Times New Roman" w:cs="Times New Roman"/>
          <w:b/>
          <w:spacing w:val="6"/>
          <w:sz w:val="22"/>
          <w:lang w:eastAsia="nl-NL"/>
        </w:rPr>
      </w:pPr>
      <w:r w:rsidRPr="0048307F">
        <w:rPr>
          <w:rFonts w:eastAsia="Times New Roman" w:cs="Times New Roman"/>
          <w:b/>
          <w:spacing w:val="6"/>
          <w:sz w:val="22"/>
          <w:lang w:eastAsia="nl-NL"/>
        </w:rPr>
        <w:t>Gegevens cilinder/hangslot</w:t>
      </w:r>
    </w:p>
    <w:p w14:paraId="64C02579" w14:textId="77777777" w:rsidR="0048307F" w:rsidRPr="0048307F" w:rsidRDefault="0048307F" w:rsidP="0048307F">
      <w:pPr>
        <w:numPr>
          <w:ilvl w:val="1"/>
          <w:numId w:val="26"/>
        </w:numPr>
        <w:tabs>
          <w:tab w:val="clear" w:pos="851"/>
          <w:tab w:val="num" w:pos="1134"/>
        </w:tabs>
        <w:spacing w:before="200" w:line="240" w:lineRule="atLeast"/>
        <w:rPr>
          <w:rFonts w:eastAsia="Times New Roman" w:cs="Times New Roman"/>
          <w:b/>
          <w:i/>
          <w:spacing w:val="6"/>
          <w:sz w:val="19"/>
          <w:lang w:eastAsia="nl-NL"/>
        </w:rPr>
      </w:pPr>
      <w:r w:rsidRPr="0048307F">
        <w:rPr>
          <w:rFonts w:eastAsia="Times New Roman" w:cs="Times New Roman"/>
          <w:b/>
          <w:i/>
          <w:noProof/>
          <w:spacing w:val="6"/>
          <w:sz w:val="20"/>
          <w:szCs w:val="20"/>
          <w:lang w:eastAsia="nl-NL"/>
        </w:rPr>
        <w:drawing>
          <wp:anchor distT="0" distB="0" distL="114300" distR="114300" simplePos="0" relativeHeight="251666432" behindDoc="0" locked="0" layoutInCell="1" allowOverlap="1" wp14:anchorId="1A4F3893" wp14:editId="6C3A1DE4">
            <wp:simplePos x="0" y="0"/>
            <wp:positionH relativeFrom="column">
              <wp:posOffset>3642995</wp:posOffset>
            </wp:positionH>
            <wp:positionV relativeFrom="paragraph">
              <wp:posOffset>276860</wp:posOffset>
            </wp:positionV>
            <wp:extent cx="863600" cy="695325"/>
            <wp:effectExtent l="0" t="0" r="0" b="0"/>
            <wp:wrapSquare wrapText="bothSides"/>
            <wp:docPr id="2" name="Afbeelding 2" descr="http://www.bouwshoponline.nl/picture/productfoto/vergroting/200114031-22372.jp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ouwshoponline.nl/picture/productfoto/vergroting/200114031-22372.jp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228" t="24907" r="18539" b="23408"/>
                    <a:stretch/>
                  </pic:blipFill>
                  <pic:spPr bwMode="auto">
                    <a:xfrm>
                      <a:off x="0" y="0"/>
                      <a:ext cx="8636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8307F">
        <w:rPr>
          <w:rFonts w:eastAsia="Times New Roman" w:cs="Times New Roman"/>
          <w:b/>
          <w:i/>
          <w:spacing w:val="6"/>
          <w:sz w:val="19"/>
          <w:lang w:eastAsia="nl-NL"/>
        </w:rPr>
        <w:t>Uitvoering cilinder / hangslot</w:t>
      </w:r>
    </w:p>
    <w:p w14:paraId="3A6A7198" w14:textId="77777777" w:rsidR="0048307F" w:rsidRPr="0048307F" w:rsidRDefault="0048307F" w:rsidP="0048307F">
      <w:pPr>
        <w:spacing w:line="240" w:lineRule="auto"/>
        <w:rPr>
          <w:sz w:val="20"/>
          <w:szCs w:val="20"/>
        </w:rPr>
      </w:pPr>
    </w:p>
    <w:p w14:paraId="20949782" w14:textId="77777777" w:rsidR="0048307F" w:rsidRPr="0048307F" w:rsidRDefault="0048307F" w:rsidP="0048307F">
      <w:pPr>
        <w:spacing w:line="240" w:lineRule="auto"/>
        <w:rPr>
          <w:sz w:val="20"/>
          <w:szCs w:val="20"/>
        </w:rPr>
      </w:pPr>
      <w:r w:rsidRPr="0048307F"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7"/>
      <w:r w:rsidRPr="0048307F">
        <w:instrText xml:space="preserve"> FORMCHECKBOX </w:instrText>
      </w:r>
      <w:r w:rsidR="00BF5B65">
        <w:fldChar w:fldCharType="separate"/>
      </w:r>
      <w:r w:rsidRPr="0048307F">
        <w:fldChar w:fldCharType="end"/>
      </w:r>
      <w:bookmarkEnd w:id="1"/>
      <w:r w:rsidRPr="0048307F">
        <w:rPr>
          <w:sz w:val="20"/>
          <w:szCs w:val="20"/>
        </w:rPr>
        <w:t>EURO-PROFIELCILINDER</w:t>
      </w:r>
    </w:p>
    <w:p w14:paraId="7F850E0B" w14:textId="77777777" w:rsidR="0048307F" w:rsidRPr="0048307F" w:rsidRDefault="0048307F" w:rsidP="0048307F">
      <w:pPr>
        <w:spacing w:line="240" w:lineRule="auto"/>
        <w:rPr>
          <w:sz w:val="20"/>
          <w:szCs w:val="20"/>
        </w:rPr>
      </w:pPr>
      <w:r w:rsidRPr="0048307F"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48307F">
        <w:instrText xml:space="preserve"> FORMCHECKBOX </w:instrText>
      </w:r>
      <w:r w:rsidR="00BF5B65">
        <w:fldChar w:fldCharType="separate"/>
      </w:r>
      <w:r w:rsidRPr="0048307F">
        <w:fldChar w:fldCharType="end"/>
      </w:r>
      <w:r w:rsidRPr="0048307F">
        <w:rPr>
          <w:sz w:val="20"/>
          <w:szCs w:val="20"/>
        </w:rPr>
        <w:t xml:space="preserve">22MM ROND-CILINDER 610  </w:t>
      </w:r>
      <w:r w:rsidRPr="0048307F">
        <w:rPr>
          <w:sz w:val="20"/>
          <w:szCs w:val="20"/>
        </w:rPr>
        <w:tab/>
      </w:r>
      <w:r w:rsidRPr="0048307F">
        <w:rPr>
          <w:sz w:val="20"/>
          <w:szCs w:val="20"/>
        </w:rPr>
        <w:tab/>
      </w:r>
      <w:r w:rsidRPr="0048307F">
        <w:rPr>
          <w:sz w:val="20"/>
          <w:szCs w:val="20"/>
        </w:rPr>
        <w:tab/>
      </w:r>
    </w:p>
    <w:p w14:paraId="2E78C890" w14:textId="77777777" w:rsidR="0048307F" w:rsidRPr="0048307F" w:rsidRDefault="0048307F" w:rsidP="0048307F">
      <w:pPr>
        <w:spacing w:line="240" w:lineRule="auto"/>
        <w:rPr>
          <w:sz w:val="20"/>
          <w:szCs w:val="20"/>
        </w:rPr>
      </w:pPr>
    </w:p>
    <w:p w14:paraId="6AB30CDC" w14:textId="77777777" w:rsidR="0048307F" w:rsidRPr="0048307F" w:rsidRDefault="0048307F" w:rsidP="0048307F">
      <w:pPr>
        <w:spacing w:line="240" w:lineRule="auto"/>
        <w:rPr>
          <w:sz w:val="20"/>
          <w:szCs w:val="20"/>
        </w:rPr>
      </w:pPr>
      <w:r w:rsidRPr="0048307F">
        <w:rPr>
          <w:noProof/>
          <w:sz w:val="20"/>
          <w:szCs w:val="20"/>
          <w:lang w:eastAsia="nl-NL"/>
        </w:rPr>
        <w:drawing>
          <wp:anchor distT="0" distB="0" distL="114300" distR="114300" simplePos="0" relativeHeight="251667456" behindDoc="0" locked="0" layoutInCell="1" allowOverlap="1" wp14:anchorId="0C99A067" wp14:editId="7CAB4A88">
            <wp:simplePos x="0" y="0"/>
            <wp:positionH relativeFrom="column">
              <wp:posOffset>3633470</wp:posOffset>
            </wp:positionH>
            <wp:positionV relativeFrom="paragraph">
              <wp:posOffset>147320</wp:posOffset>
            </wp:positionV>
            <wp:extent cx="1138555" cy="723900"/>
            <wp:effectExtent l="0" t="0" r="0" b="0"/>
            <wp:wrapSquare wrapText="bothSides"/>
            <wp:docPr id="5" name="Afbeelding 5" descr="http://www.bouwshoponline.nl/picture/productfoto/detail/200114055-22390.jp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ouwshoponline.nl/picture/productfoto/detail/200114055-22390.jp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273" t="25091" r="9818" b="24727"/>
                    <a:stretch/>
                  </pic:blipFill>
                  <pic:spPr bwMode="auto">
                    <a:xfrm>
                      <a:off x="0" y="0"/>
                      <a:ext cx="113855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0137E0" w14:textId="77777777" w:rsidR="0048307F" w:rsidRPr="0048307F" w:rsidRDefault="0048307F" w:rsidP="0048307F">
      <w:pPr>
        <w:spacing w:line="240" w:lineRule="auto"/>
        <w:rPr>
          <w:sz w:val="20"/>
          <w:szCs w:val="20"/>
        </w:rPr>
      </w:pPr>
    </w:p>
    <w:p w14:paraId="33C9720E" w14:textId="77777777" w:rsidR="0048307F" w:rsidRPr="0048307F" w:rsidRDefault="0048307F" w:rsidP="0048307F">
      <w:pPr>
        <w:spacing w:line="240" w:lineRule="auto"/>
        <w:rPr>
          <w:sz w:val="20"/>
          <w:szCs w:val="20"/>
        </w:rPr>
      </w:pPr>
      <w:r w:rsidRPr="0048307F"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48307F">
        <w:instrText xml:space="preserve"> FORMCHECKBOX </w:instrText>
      </w:r>
      <w:r w:rsidR="00BF5B65">
        <w:fldChar w:fldCharType="separate"/>
      </w:r>
      <w:r w:rsidRPr="0048307F">
        <w:fldChar w:fldCharType="end"/>
      </w:r>
      <w:r w:rsidRPr="0048307F">
        <w:rPr>
          <w:sz w:val="20"/>
          <w:szCs w:val="20"/>
        </w:rPr>
        <w:t>810 EURO-PROFIELCILINDER MET KNOP 815</w:t>
      </w:r>
      <w:r w:rsidRPr="0048307F">
        <w:rPr>
          <w:sz w:val="20"/>
          <w:szCs w:val="20"/>
        </w:rPr>
        <w:tab/>
      </w:r>
      <w:r w:rsidRPr="0048307F">
        <w:rPr>
          <w:sz w:val="20"/>
          <w:szCs w:val="20"/>
        </w:rPr>
        <w:tab/>
      </w:r>
    </w:p>
    <w:p w14:paraId="5229494B" w14:textId="77777777" w:rsidR="0048307F" w:rsidRPr="0048307F" w:rsidRDefault="0048307F" w:rsidP="0048307F">
      <w:pPr>
        <w:spacing w:line="240" w:lineRule="auto"/>
        <w:rPr>
          <w:sz w:val="20"/>
          <w:szCs w:val="20"/>
        </w:rPr>
      </w:pPr>
      <w:r w:rsidRPr="0048307F"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48307F">
        <w:instrText xml:space="preserve"> FORMCHECKBOX </w:instrText>
      </w:r>
      <w:r w:rsidR="00BF5B65">
        <w:fldChar w:fldCharType="separate"/>
      </w:r>
      <w:r w:rsidRPr="0048307F">
        <w:fldChar w:fldCharType="end"/>
      </w:r>
      <w:r w:rsidRPr="0048307F">
        <w:rPr>
          <w:sz w:val="20"/>
          <w:szCs w:val="20"/>
        </w:rPr>
        <w:t>22MM ROND-CILINDER MET KNOP 615</w:t>
      </w:r>
    </w:p>
    <w:p w14:paraId="14EDA3A8" w14:textId="77777777" w:rsidR="0048307F" w:rsidRPr="0048307F" w:rsidRDefault="0048307F" w:rsidP="0048307F">
      <w:pPr>
        <w:spacing w:line="240" w:lineRule="auto"/>
        <w:rPr>
          <w:sz w:val="20"/>
          <w:szCs w:val="20"/>
        </w:rPr>
      </w:pPr>
    </w:p>
    <w:p w14:paraId="7BAC1C99" w14:textId="77777777" w:rsidR="0048307F" w:rsidRPr="0048307F" w:rsidRDefault="0048307F" w:rsidP="0048307F">
      <w:pPr>
        <w:spacing w:line="240" w:lineRule="auto"/>
        <w:rPr>
          <w:sz w:val="20"/>
          <w:szCs w:val="20"/>
        </w:rPr>
      </w:pPr>
    </w:p>
    <w:p w14:paraId="14D21F1B" w14:textId="77777777" w:rsidR="0048307F" w:rsidRPr="0048307F" w:rsidRDefault="0048307F" w:rsidP="0048307F">
      <w:pPr>
        <w:spacing w:line="240" w:lineRule="auto"/>
        <w:rPr>
          <w:sz w:val="20"/>
          <w:szCs w:val="20"/>
        </w:rPr>
      </w:pPr>
      <w:r w:rsidRPr="0048307F">
        <w:rPr>
          <w:noProof/>
          <w:sz w:val="20"/>
          <w:szCs w:val="20"/>
          <w:lang w:eastAsia="nl-NL"/>
        </w:rPr>
        <w:drawing>
          <wp:anchor distT="0" distB="0" distL="114300" distR="114300" simplePos="0" relativeHeight="251668480" behindDoc="0" locked="0" layoutInCell="1" allowOverlap="1" wp14:anchorId="52574FAC" wp14:editId="7A985485">
            <wp:simplePos x="0" y="0"/>
            <wp:positionH relativeFrom="column">
              <wp:posOffset>3677920</wp:posOffset>
            </wp:positionH>
            <wp:positionV relativeFrom="paragraph">
              <wp:posOffset>89535</wp:posOffset>
            </wp:positionV>
            <wp:extent cx="714375" cy="691515"/>
            <wp:effectExtent l="0" t="0" r="0" b="0"/>
            <wp:wrapSquare wrapText="bothSides"/>
            <wp:docPr id="6" name="Afbeelding 6" descr="http://www.gereedschap.nl/media/catalog/product/cache/1/image/510x360/040ec09b1e35df139433887a97daa66f/8/7/8717825460002_200114049.jpg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gereedschap.nl/media/catalog/product/cache/1/image/510x360/040ec09b1e35df139433887a97daa66f/8/7/8717825460002_200114049.jpg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611" t="22500" r="21667" b="24445"/>
                    <a:stretch/>
                  </pic:blipFill>
                  <pic:spPr bwMode="auto">
                    <a:xfrm>
                      <a:off x="0" y="0"/>
                      <a:ext cx="714375" cy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C001CA8" w14:textId="77777777" w:rsidR="0048307F" w:rsidRPr="0048307F" w:rsidRDefault="0048307F" w:rsidP="0048307F">
      <w:pPr>
        <w:spacing w:line="240" w:lineRule="auto"/>
        <w:rPr>
          <w:sz w:val="20"/>
          <w:szCs w:val="20"/>
        </w:rPr>
      </w:pPr>
    </w:p>
    <w:p w14:paraId="0B584EAC" w14:textId="77777777" w:rsidR="0048307F" w:rsidRPr="0048307F" w:rsidRDefault="0048307F" w:rsidP="0048307F">
      <w:pPr>
        <w:spacing w:line="240" w:lineRule="auto"/>
        <w:rPr>
          <w:sz w:val="20"/>
          <w:szCs w:val="20"/>
        </w:rPr>
      </w:pPr>
      <w:r w:rsidRPr="0048307F"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48307F">
        <w:instrText xml:space="preserve"> FORMCHECKBOX </w:instrText>
      </w:r>
      <w:r w:rsidR="00BF5B65">
        <w:fldChar w:fldCharType="separate"/>
      </w:r>
      <w:r w:rsidRPr="0048307F">
        <w:fldChar w:fldCharType="end"/>
      </w:r>
      <w:r w:rsidRPr="0048307F">
        <w:rPr>
          <w:sz w:val="20"/>
          <w:szCs w:val="20"/>
        </w:rPr>
        <w:t>EURO-PROFIELCILDER HALF 851- ½</w:t>
      </w:r>
      <w:r w:rsidRPr="0048307F">
        <w:rPr>
          <w:sz w:val="20"/>
          <w:szCs w:val="20"/>
        </w:rPr>
        <w:tab/>
      </w:r>
      <w:r w:rsidRPr="0048307F">
        <w:rPr>
          <w:sz w:val="20"/>
          <w:szCs w:val="20"/>
        </w:rPr>
        <w:tab/>
      </w:r>
      <w:r w:rsidRPr="0048307F">
        <w:rPr>
          <w:sz w:val="20"/>
          <w:szCs w:val="20"/>
        </w:rPr>
        <w:tab/>
      </w:r>
    </w:p>
    <w:p w14:paraId="55CED6B4" w14:textId="77777777" w:rsidR="0048307F" w:rsidRPr="0048307F" w:rsidRDefault="0048307F" w:rsidP="0048307F">
      <w:pPr>
        <w:spacing w:line="240" w:lineRule="auto"/>
        <w:rPr>
          <w:sz w:val="20"/>
          <w:szCs w:val="20"/>
        </w:rPr>
      </w:pPr>
      <w:r w:rsidRPr="0048307F"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48307F">
        <w:instrText xml:space="preserve"> FORMCHECKBOX </w:instrText>
      </w:r>
      <w:r w:rsidR="00BF5B65">
        <w:fldChar w:fldCharType="separate"/>
      </w:r>
      <w:r w:rsidRPr="0048307F">
        <w:fldChar w:fldCharType="end"/>
      </w:r>
      <w:r w:rsidRPr="0048307F">
        <w:rPr>
          <w:sz w:val="20"/>
          <w:szCs w:val="20"/>
        </w:rPr>
        <w:t>22MM ROND-CILINDER HALF 651- ½</w:t>
      </w:r>
    </w:p>
    <w:p w14:paraId="7B0F9665" w14:textId="77777777" w:rsidR="0048307F" w:rsidRPr="0048307F" w:rsidRDefault="0048307F" w:rsidP="0048307F">
      <w:pPr>
        <w:spacing w:line="240" w:lineRule="auto"/>
        <w:rPr>
          <w:sz w:val="20"/>
          <w:szCs w:val="20"/>
        </w:rPr>
      </w:pPr>
    </w:p>
    <w:p w14:paraId="2009AD2F" w14:textId="77777777" w:rsidR="0048307F" w:rsidRPr="0048307F" w:rsidRDefault="0048307F" w:rsidP="0048307F">
      <w:pPr>
        <w:spacing w:line="240" w:lineRule="auto"/>
        <w:rPr>
          <w:sz w:val="20"/>
          <w:szCs w:val="20"/>
        </w:rPr>
      </w:pPr>
      <w:r w:rsidRPr="0048307F">
        <w:rPr>
          <w:noProof/>
          <w:sz w:val="20"/>
          <w:szCs w:val="20"/>
          <w:lang w:eastAsia="nl-NL"/>
        </w:rPr>
        <w:drawing>
          <wp:anchor distT="0" distB="0" distL="114300" distR="114300" simplePos="0" relativeHeight="251669504" behindDoc="0" locked="0" layoutInCell="1" allowOverlap="1" wp14:anchorId="40EF66C1" wp14:editId="3B45DE71">
            <wp:simplePos x="0" y="0"/>
            <wp:positionH relativeFrom="column">
              <wp:posOffset>3652520</wp:posOffset>
            </wp:positionH>
            <wp:positionV relativeFrom="paragraph">
              <wp:posOffset>115570</wp:posOffset>
            </wp:positionV>
            <wp:extent cx="971550" cy="746760"/>
            <wp:effectExtent l="0" t="0" r="0" b="0"/>
            <wp:wrapSquare wrapText="bothSides"/>
            <wp:docPr id="8" name="Afbeelding 8" descr="http://www.profiel-cilinder.nl/images/product_images/thumbnail_images/335_0.jpg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rofiel-cilinder.nl/images/product_images/thumbnail_images/335_0.jpg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45ADBB" w14:textId="77777777" w:rsidR="0048307F" w:rsidRPr="0048307F" w:rsidRDefault="0048307F" w:rsidP="0048307F">
      <w:pPr>
        <w:spacing w:line="240" w:lineRule="auto"/>
        <w:rPr>
          <w:sz w:val="20"/>
          <w:szCs w:val="20"/>
        </w:rPr>
      </w:pPr>
    </w:p>
    <w:p w14:paraId="4226A79D" w14:textId="77777777" w:rsidR="0048307F" w:rsidRPr="0048307F" w:rsidRDefault="0048307F" w:rsidP="0048307F">
      <w:pPr>
        <w:spacing w:line="240" w:lineRule="auto"/>
        <w:rPr>
          <w:sz w:val="20"/>
          <w:szCs w:val="20"/>
        </w:rPr>
      </w:pPr>
      <w:r w:rsidRPr="0048307F"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48307F">
        <w:instrText xml:space="preserve"> FORMCHECKBOX </w:instrText>
      </w:r>
      <w:r w:rsidR="00BF5B65">
        <w:fldChar w:fldCharType="separate"/>
      </w:r>
      <w:r w:rsidRPr="0048307F">
        <w:fldChar w:fldCharType="end"/>
      </w:r>
      <w:r w:rsidRPr="0048307F">
        <w:rPr>
          <w:sz w:val="20"/>
          <w:szCs w:val="20"/>
        </w:rPr>
        <w:t>HANGSLOT (MET KAPJE) 215N/58</w:t>
      </w:r>
    </w:p>
    <w:p w14:paraId="5FF91337" w14:textId="77777777" w:rsidR="0048307F" w:rsidRPr="0048307F" w:rsidRDefault="0048307F" w:rsidP="0048307F">
      <w:pPr>
        <w:spacing w:line="240" w:lineRule="auto"/>
        <w:rPr>
          <w:sz w:val="20"/>
          <w:szCs w:val="20"/>
        </w:rPr>
      </w:pPr>
    </w:p>
    <w:p w14:paraId="7163155F" w14:textId="77777777" w:rsidR="0048307F" w:rsidRPr="0048307F" w:rsidRDefault="0048307F" w:rsidP="0048307F">
      <w:pPr>
        <w:numPr>
          <w:ilvl w:val="1"/>
          <w:numId w:val="27"/>
        </w:numPr>
        <w:spacing w:line="240" w:lineRule="atLeast"/>
        <w:rPr>
          <w:rFonts w:eastAsia="Times New Roman" w:cs="Times New Roman"/>
          <w:b/>
          <w:i/>
          <w:spacing w:val="6"/>
          <w:sz w:val="19"/>
          <w:lang w:eastAsia="nl-NL"/>
        </w:rPr>
      </w:pPr>
      <w:r w:rsidRPr="0048307F">
        <w:rPr>
          <w:rFonts w:eastAsia="Times New Roman" w:cs="Times New Roman"/>
          <w:b/>
          <w:i/>
          <w:spacing w:val="6"/>
          <w:sz w:val="19"/>
          <w:lang w:eastAsia="nl-NL"/>
        </w:rPr>
        <w:lastRenderedPageBreak/>
        <w:t xml:space="preserve">Afmetingen cilinder </w:t>
      </w:r>
    </w:p>
    <w:p w14:paraId="0137C90A" w14:textId="77777777" w:rsidR="0048307F" w:rsidRPr="0048307F" w:rsidRDefault="0048307F" w:rsidP="0048307F">
      <w:pPr>
        <w:spacing w:line="240" w:lineRule="auto"/>
        <w:rPr>
          <w:sz w:val="20"/>
          <w:szCs w:val="20"/>
        </w:rPr>
      </w:pPr>
    </w:p>
    <w:p w14:paraId="54282AEC" w14:textId="77777777" w:rsidR="0048307F" w:rsidRPr="0048307F" w:rsidRDefault="0048307F" w:rsidP="0048307F">
      <w:pPr>
        <w:numPr>
          <w:ilvl w:val="2"/>
          <w:numId w:val="26"/>
        </w:numPr>
        <w:spacing w:line="240" w:lineRule="atLeast"/>
        <w:rPr>
          <w:rFonts w:eastAsia="Times New Roman" w:cs="Times New Roman"/>
          <w:b/>
          <w:spacing w:val="6"/>
          <w:sz w:val="19"/>
          <w:szCs w:val="19"/>
          <w:lang w:eastAsia="nl-NL"/>
        </w:rPr>
      </w:pPr>
      <w:r w:rsidRPr="0048307F">
        <w:rPr>
          <w:rFonts w:eastAsia="Times New Roman" w:cs="Times New Roman"/>
          <w:b/>
          <w:spacing w:val="6"/>
          <w:sz w:val="19"/>
          <w:szCs w:val="19"/>
          <w:lang w:eastAsia="nl-NL"/>
        </w:rPr>
        <w:t>Gegevens bestaande cilinder</w:t>
      </w:r>
    </w:p>
    <w:p w14:paraId="2403729C" w14:textId="77777777" w:rsidR="0048307F" w:rsidRPr="0048307F" w:rsidRDefault="0048307F" w:rsidP="0048307F">
      <w:pPr>
        <w:spacing w:line="240" w:lineRule="auto"/>
        <w:rPr>
          <w:sz w:val="20"/>
          <w:szCs w:val="20"/>
        </w:rPr>
      </w:pPr>
      <w:r w:rsidRPr="0048307F">
        <w:rPr>
          <w:sz w:val="20"/>
          <w:szCs w:val="20"/>
        </w:rPr>
        <w:t>(Niet bekend of niet aanwezig! Dan afmetingen deur opnemen)</w:t>
      </w:r>
    </w:p>
    <w:p w14:paraId="33508591" w14:textId="77777777" w:rsidR="0048307F" w:rsidRPr="0048307F" w:rsidRDefault="0048307F" w:rsidP="0048307F">
      <w:pPr>
        <w:spacing w:line="240" w:lineRule="auto"/>
        <w:rPr>
          <w:sz w:val="20"/>
          <w:szCs w:val="20"/>
        </w:rPr>
      </w:pPr>
      <w:r w:rsidRPr="0048307F">
        <w:rPr>
          <w:noProof/>
          <w:sz w:val="20"/>
          <w:szCs w:val="20"/>
          <w:lang w:eastAsia="nl-NL"/>
        </w:rPr>
        <w:drawing>
          <wp:anchor distT="0" distB="0" distL="114300" distR="114300" simplePos="0" relativeHeight="251671552" behindDoc="0" locked="0" layoutInCell="1" allowOverlap="1" wp14:anchorId="02737736" wp14:editId="22B10426">
            <wp:simplePos x="0" y="0"/>
            <wp:positionH relativeFrom="column">
              <wp:posOffset>3662045</wp:posOffset>
            </wp:positionH>
            <wp:positionV relativeFrom="paragraph">
              <wp:posOffset>87630</wp:posOffset>
            </wp:positionV>
            <wp:extent cx="1955165" cy="1447800"/>
            <wp:effectExtent l="0" t="0" r="0" b="0"/>
            <wp:wrapSquare wrapText="bothSides"/>
            <wp:docPr id="9" name="Afbeelding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165" cy="1447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20DCAD" w14:textId="77777777" w:rsidR="0048307F" w:rsidRPr="0048307F" w:rsidRDefault="0048307F" w:rsidP="0048307F">
      <w:pPr>
        <w:spacing w:line="240" w:lineRule="auto"/>
        <w:rPr>
          <w:sz w:val="20"/>
          <w:szCs w:val="20"/>
        </w:rPr>
      </w:pPr>
      <w:r w:rsidRPr="0048307F">
        <w:rPr>
          <w:sz w:val="20"/>
          <w:szCs w:val="20"/>
        </w:rPr>
        <w:t>A (binnenzijde)</w:t>
      </w:r>
      <w:r w:rsidRPr="0048307F">
        <w:rPr>
          <w:sz w:val="20"/>
          <w:szCs w:val="20"/>
        </w:rPr>
        <w:tab/>
        <w:t>=</w:t>
      </w:r>
      <w:r w:rsidRPr="0048307F">
        <w:rPr>
          <w:sz w:val="20"/>
          <w:szCs w:val="20"/>
        </w:rPr>
        <w:tab/>
      </w:r>
      <w:r w:rsidRPr="0048307F">
        <w:rPr>
          <w:sz w:val="20"/>
          <w:szCs w:val="20"/>
        </w:rPr>
        <w:tab/>
        <w:t>mm</w:t>
      </w:r>
    </w:p>
    <w:p w14:paraId="0EBE99E4" w14:textId="77777777" w:rsidR="0048307F" w:rsidRPr="0048307F" w:rsidRDefault="0048307F" w:rsidP="0048307F">
      <w:pPr>
        <w:spacing w:line="240" w:lineRule="auto"/>
        <w:rPr>
          <w:sz w:val="20"/>
          <w:szCs w:val="20"/>
        </w:rPr>
      </w:pPr>
    </w:p>
    <w:p w14:paraId="4122666B" w14:textId="77777777" w:rsidR="0048307F" w:rsidRPr="0048307F" w:rsidRDefault="0048307F" w:rsidP="0048307F">
      <w:pPr>
        <w:spacing w:line="240" w:lineRule="auto"/>
        <w:rPr>
          <w:sz w:val="20"/>
          <w:szCs w:val="20"/>
        </w:rPr>
      </w:pPr>
      <w:r w:rsidRPr="0048307F">
        <w:rPr>
          <w:sz w:val="20"/>
          <w:szCs w:val="20"/>
        </w:rPr>
        <w:t>B (buitenzijde)</w:t>
      </w:r>
      <w:r w:rsidRPr="0048307F">
        <w:rPr>
          <w:sz w:val="20"/>
          <w:szCs w:val="20"/>
        </w:rPr>
        <w:tab/>
        <w:t>=</w:t>
      </w:r>
      <w:r w:rsidRPr="0048307F">
        <w:rPr>
          <w:sz w:val="20"/>
          <w:szCs w:val="20"/>
        </w:rPr>
        <w:tab/>
      </w:r>
      <w:r w:rsidRPr="0048307F">
        <w:rPr>
          <w:sz w:val="20"/>
          <w:szCs w:val="20"/>
        </w:rPr>
        <w:tab/>
        <w:t>mm</w:t>
      </w:r>
    </w:p>
    <w:p w14:paraId="5FBFDF40" w14:textId="77777777" w:rsidR="0048307F" w:rsidRPr="0048307F" w:rsidRDefault="0048307F" w:rsidP="0048307F">
      <w:pPr>
        <w:spacing w:line="240" w:lineRule="auto"/>
        <w:rPr>
          <w:sz w:val="20"/>
          <w:szCs w:val="20"/>
        </w:rPr>
      </w:pPr>
    </w:p>
    <w:p w14:paraId="5EE485EC" w14:textId="77777777" w:rsidR="0048307F" w:rsidRPr="0048307F" w:rsidRDefault="0048307F" w:rsidP="0048307F">
      <w:pPr>
        <w:spacing w:line="240" w:lineRule="auto"/>
        <w:rPr>
          <w:sz w:val="20"/>
          <w:szCs w:val="20"/>
        </w:rPr>
      </w:pPr>
    </w:p>
    <w:p w14:paraId="7FF2893F" w14:textId="77777777" w:rsidR="0048307F" w:rsidRPr="0048307F" w:rsidRDefault="0048307F" w:rsidP="0048307F">
      <w:pPr>
        <w:spacing w:line="240" w:lineRule="auto"/>
        <w:rPr>
          <w:sz w:val="20"/>
          <w:szCs w:val="20"/>
        </w:rPr>
      </w:pPr>
    </w:p>
    <w:p w14:paraId="16881FEA" w14:textId="77777777" w:rsidR="0048307F" w:rsidRPr="0048307F" w:rsidRDefault="0048307F" w:rsidP="0048307F">
      <w:pPr>
        <w:spacing w:line="240" w:lineRule="auto"/>
        <w:rPr>
          <w:sz w:val="20"/>
          <w:szCs w:val="20"/>
        </w:rPr>
      </w:pPr>
    </w:p>
    <w:p w14:paraId="7F3D0861" w14:textId="77777777" w:rsidR="0048307F" w:rsidRPr="0048307F" w:rsidRDefault="0048307F" w:rsidP="0048307F">
      <w:pPr>
        <w:spacing w:line="240" w:lineRule="auto"/>
        <w:rPr>
          <w:sz w:val="20"/>
          <w:szCs w:val="20"/>
        </w:rPr>
      </w:pPr>
    </w:p>
    <w:p w14:paraId="6377702A" w14:textId="77777777" w:rsidR="0048307F" w:rsidRDefault="0048307F" w:rsidP="0048307F">
      <w:pPr>
        <w:spacing w:line="240" w:lineRule="auto"/>
        <w:rPr>
          <w:sz w:val="20"/>
          <w:szCs w:val="20"/>
        </w:rPr>
      </w:pPr>
    </w:p>
    <w:p w14:paraId="7816F011" w14:textId="77777777" w:rsidR="00D62BC0" w:rsidRDefault="00D62BC0" w:rsidP="0048307F">
      <w:pPr>
        <w:spacing w:line="240" w:lineRule="auto"/>
        <w:rPr>
          <w:sz w:val="20"/>
          <w:szCs w:val="20"/>
        </w:rPr>
      </w:pPr>
    </w:p>
    <w:p w14:paraId="2304C333" w14:textId="77777777" w:rsidR="00D62BC0" w:rsidRPr="0048307F" w:rsidRDefault="00D62BC0" w:rsidP="0048307F">
      <w:pPr>
        <w:spacing w:line="240" w:lineRule="auto"/>
        <w:rPr>
          <w:sz w:val="20"/>
          <w:szCs w:val="20"/>
        </w:rPr>
      </w:pPr>
    </w:p>
    <w:p w14:paraId="08C13B4C" w14:textId="77777777" w:rsidR="0048307F" w:rsidRPr="0048307F" w:rsidRDefault="0048307F" w:rsidP="0048307F">
      <w:pPr>
        <w:spacing w:line="240" w:lineRule="auto"/>
        <w:rPr>
          <w:sz w:val="20"/>
          <w:szCs w:val="20"/>
        </w:rPr>
      </w:pPr>
    </w:p>
    <w:p w14:paraId="780C75D3" w14:textId="77777777" w:rsidR="0048307F" w:rsidRPr="0048307F" w:rsidRDefault="0048307F" w:rsidP="0048307F">
      <w:pPr>
        <w:numPr>
          <w:ilvl w:val="2"/>
          <w:numId w:val="26"/>
        </w:numPr>
        <w:spacing w:line="240" w:lineRule="atLeast"/>
        <w:rPr>
          <w:rFonts w:eastAsia="Times New Roman" w:cs="Times New Roman"/>
          <w:b/>
          <w:spacing w:val="6"/>
          <w:sz w:val="19"/>
          <w:szCs w:val="19"/>
          <w:lang w:eastAsia="nl-NL"/>
        </w:rPr>
      </w:pPr>
      <w:r w:rsidRPr="0048307F">
        <w:rPr>
          <w:rFonts w:eastAsia="Times New Roman" w:cs="Times New Roman"/>
          <w:b/>
          <w:spacing w:val="6"/>
          <w:sz w:val="19"/>
          <w:szCs w:val="19"/>
          <w:lang w:eastAsia="nl-NL"/>
        </w:rPr>
        <w:t xml:space="preserve">Afmetingen deur </w:t>
      </w:r>
    </w:p>
    <w:p w14:paraId="111107BB" w14:textId="77777777" w:rsidR="0048307F" w:rsidRPr="0048307F" w:rsidRDefault="0048307F" w:rsidP="0048307F">
      <w:pPr>
        <w:spacing w:line="240" w:lineRule="auto"/>
        <w:rPr>
          <w:sz w:val="20"/>
          <w:szCs w:val="20"/>
        </w:rPr>
      </w:pPr>
      <w:r w:rsidRPr="0048307F">
        <w:rPr>
          <w:noProof/>
          <w:lang w:eastAsia="nl-NL"/>
        </w:rPr>
        <w:drawing>
          <wp:anchor distT="0" distB="0" distL="114300" distR="114300" simplePos="0" relativeHeight="251672576" behindDoc="0" locked="0" layoutInCell="1" allowOverlap="1" wp14:anchorId="7BF8DBC1" wp14:editId="15136391">
            <wp:simplePos x="0" y="0"/>
            <wp:positionH relativeFrom="column">
              <wp:posOffset>3683635</wp:posOffset>
            </wp:positionH>
            <wp:positionV relativeFrom="paragraph">
              <wp:posOffset>10160</wp:posOffset>
            </wp:positionV>
            <wp:extent cx="2076450" cy="1774190"/>
            <wp:effectExtent l="0" t="0" r="0" b="0"/>
            <wp:wrapSquare wrapText="bothSides"/>
            <wp:docPr id="10" name="Afbeelding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646" r="18836"/>
                    <a:stretch/>
                  </pic:blipFill>
                  <pic:spPr bwMode="auto">
                    <a:xfrm>
                      <a:off x="0" y="0"/>
                      <a:ext cx="2076450" cy="177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0"/>
          <w:szCs w:val="20"/>
        </w:rPr>
        <w:t xml:space="preserve">Meting </w:t>
      </w:r>
      <w:r w:rsidRPr="0048307F">
        <w:rPr>
          <w:b/>
          <w:sz w:val="20"/>
          <w:szCs w:val="20"/>
          <w:u w:val="single"/>
        </w:rPr>
        <w:t>exclusief</w:t>
      </w:r>
      <w:r>
        <w:rPr>
          <w:sz w:val="20"/>
          <w:szCs w:val="20"/>
        </w:rPr>
        <w:t xml:space="preserve"> </w:t>
      </w:r>
      <w:r w:rsidR="00D62BC0">
        <w:rPr>
          <w:sz w:val="20"/>
          <w:szCs w:val="20"/>
        </w:rPr>
        <w:t>schild. Dus alleen de deurdikte!</w:t>
      </w:r>
    </w:p>
    <w:p w14:paraId="55624FF3" w14:textId="77777777" w:rsidR="0048307F" w:rsidRPr="0048307F" w:rsidRDefault="0048307F" w:rsidP="0048307F">
      <w:pPr>
        <w:spacing w:line="240" w:lineRule="auto"/>
        <w:rPr>
          <w:sz w:val="20"/>
          <w:szCs w:val="20"/>
        </w:rPr>
      </w:pPr>
    </w:p>
    <w:p w14:paraId="37A1EDE7" w14:textId="77777777" w:rsidR="0048307F" w:rsidRPr="0048307F" w:rsidRDefault="0048307F" w:rsidP="0048307F">
      <w:pPr>
        <w:spacing w:line="240" w:lineRule="auto"/>
        <w:rPr>
          <w:sz w:val="20"/>
          <w:szCs w:val="20"/>
        </w:rPr>
      </w:pPr>
      <w:r w:rsidRPr="0048307F">
        <w:rPr>
          <w:sz w:val="20"/>
          <w:szCs w:val="20"/>
        </w:rPr>
        <w:t>A (binnenzijde)</w:t>
      </w:r>
      <w:r w:rsidRPr="0048307F">
        <w:rPr>
          <w:sz w:val="20"/>
          <w:szCs w:val="20"/>
        </w:rPr>
        <w:tab/>
        <w:t>=</w:t>
      </w:r>
      <w:r w:rsidRPr="0048307F">
        <w:rPr>
          <w:sz w:val="20"/>
          <w:szCs w:val="20"/>
        </w:rPr>
        <w:tab/>
      </w:r>
      <w:r w:rsidRPr="0048307F">
        <w:rPr>
          <w:sz w:val="20"/>
          <w:szCs w:val="20"/>
        </w:rPr>
        <w:tab/>
        <w:t>mm</w:t>
      </w:r>
    </w:p>
    <w:p w14:paraId="5A307B7A" w14:textId="77777777" w:rsidR="0048307F" w:rsidRPr="0048307F" w:rsidRDefault="0048307F" w:rsidP="0048307F">
      <w:pPr>
        <w:spacing w:line="240" w:lineRule="auto"/>
        <w:rPr>
          <w:sz w:val="20"/>
          <w:szCs w:val="20"/>
        </w:rPr>
      </w:pPr>
    </w:p>
    <w:p w14:paraId="10FDD8E1" w14:textId="77777777" w:rsidR="0048307F" w:rsidRPr="0048307F" w:rsidRDefault="0048307F" w:rsidP="0048307F">
      <w:pPr>
        <w:spacing w:line="240" w:lineRule="auto"/>
        <w:rPr>
          <w:sz w:val="20"/>
          <w:szCs w:val="20"/>
        </w:rPr>
      </w:pPr>
      <w:r w:rsidRPr="0048307F">
        <w:rPr>
          <w:sz w:val="20"/>
          <w:szCs w:val="20"/>
        </w:rPr>
        <w:t>B (buitenzijde)</w:t>
      </w:r>
      <w:r w:rsidRPr="0048307F">
        <w:rPr>
          <w:sz w:val="20"/>
          <w:szCs w:val="20"/>
        </w:rPr>
        <w:tab/>
        <w:t>=</w:t>
      </w:r>
      <w:r w:rsidRPr="0048307F">
        <w:rPr>
          <w:sz w:val="20"/>
          <w:szCs w:val="20"/>
        </w:rPr>
        <w:tab/>
      </w:r>
      <w:r w:rsidRPr="0048307F">
        <w:rPr>
          <w:sz w:val="20"/>
          <w:szCs w:val="20"/>
        </w:rPr>
        <w:tab/>
        <w:t>mm</w:t>
      </w:r>
    </w:p>
    <w:p w14:paraId="7575F63E" w14:textId="77777777" w:rsidR="0048307F" w:rsidRPr="0048307F" w:rsidRDefault="0048307F" w:rsidP="0048307F">
      <w:pPr>
        <w:spacing w:line="240" w:lineRule="auto"/>
        <w:rPr>
          <w:sz w:val="20"/>
          <w:szCs w:val="20"/>
        </w:rPr>
      </w:pPr>
    </w:p>
    <w:p w14:paraId="4974A5CE" w14:textId="77777777" w:rsidR="0048307F" w:rsidRPr="0048307F" w:rsidRDefault="0048307F" w:rsidP="0048307F">
      <w:pPr>
        <w:spacing w:line="240" w:lineRule="auto"/>
        <w:rPr>
          <w:sz w:val="20"/>
          <w:szCs w:val="20"/>
        </w:rPr>
      </w:pPr>
    </w:p>
    <w:p w14:paraId="1B099E4A" w14:textId="77777777" w:rsidR="0048307F" w:rsidRPr="0048307F" w:rsidRDefault="0048307F" w:rsidP="0048307F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Meting </w:t>
      </w:r>
      <w:r w:rsidRPr="00D62BC0">
        <w:rPr>
          <w:b/>
          <w:sz w:val="20"/>
          <w:szCs w:val="20"/>
          <w:u w:val="single"/>
        </w:rPr>
        <w:t>inclusief</w:t>
      </w:r>
      <w:r>
        <w:rPr>
          <w:sz w:val="20"/>
          <w:szCs w:val="20"/>
        </w:rPr>
        <w:t xml:space="preserve"> schild.</w:t>
      </w:r>
    </w:p>
    <w:p w14:paraId="5B0A372D" w14:textId="77777777" w:rsidR="0048307F" w:rsidRPr="0048307F" w:rsidRDefault="0048307F" w:rsidP="0048307F">
      <w:pPr>
        <w:spacing w:line="240" w:lineRule="auto"/>
        <w:rPr>
          <w:sz w:val="20"/>
          <w:szCs w:val="20"/>
        </w:rPr>
      </w:pPr>
    </w:p>
    <w:p w14:paraId="31F39F54" w14:textId="77777777" w:rsidR="0048307F" w:rsidRPr="0048307F" w:rsidRDefault="0048307F" w:rsidP="0048307F">
      <w:pPr>
        <w:spacing w:line="240" w:lineRule="auto"/>
        <w:rPr>
          <w:sz w:val="20"/>
          <w:szCs w:val="20"/>
        </w:rPr>
      </w:pPr>
      <w:r w:rsidRPr="0048307F">
        <w:rPr>
          <w:sz w:val="20"/>
          <w:szCs w:val="20"/>
        </w:rPr>
        <w:t>A (binnenzijde)</w:t>
      </w:r>
      <w:r w:rsidRPr="0048307F">
        <w:rPr>
          <w:sz w:val="20"/>
          <w:szCs w:val="20"/>
        </w:rPr>
        <w:tab/>
        <w:t>=</w:t>
      </w:r>
      <w:r w:rsidRPr="0048307F">
        <w:rPr>
          <w:sz w:val="20"/>
          <w:szCs w:val="20"/>
        </w:rPr>
        <w:tab/>
      </w:r>
      <w:r w:rsidRPr="0048307F">
        <w:rPr>
          <w:sz w:val="20"/>
          <w:szCs w:val="20"/>
        </w:rPr>
        <w:tab/>
        <w:t>mm</w:t>
      </w:r>
    </w:p>
    <w:p w14:paraId="6A341528" w14:textId="77777777" w:rsidR="0048307F" w:rsidRPr="0048307F" w:rsidRDefault="0048307F" w:rsidP="0048307F">
      <w:pPr>
        <w:spacing w:line="240" w:lineRule="auto"/>
        <w:rPr>
          <w:sz w:val="20"/>
          <w:szCs w:val="20"/>
        </w:rPr>
      </w:pPr>
    </w:p>
    <w:p w14:paraId="6B1C8FD9" w14:textId="77777777" w:rsidR="0048307F" w:rsidRPr="0048307F" w:rsidRDefault="0048307F" w:rsidP="0048307F">
      <w:pPr>
        <w:spacing w:line="240" w:lineRule="auto"/>
        <w:rPr>
          <w:sz w:val="20"/>
          <w:szCs w:val="20"/>
        </w:rPr>
      </w:pPr>
      <w:r w:rsidRPr="0048307F">
        <w:rPr>
          <w:sz w:val="20"/>
          <w:szCs w:val="20"/>
        </w:rPr>
        <w:t>B (buitenzijde)</w:t>
      </w:r>
      <w:r w:rsidRPr="0048307F">
        <w:rPr>
          <w:sz w:val="20"/>
          <w:szCs w:val="20"/>
        </w:rPr>
        <w:tab/>
        <w:t>=</w:t>
      </w:r>
      <w:r w:rsidRPr="0048307F">
        <w:rPr>
          <w:sz w:val="20"/>
          <w:szCs w:val="20"/>
        </w:rPr>
        <w:tab/>
      </w:r>
      <w:r w:rsidRPr="0048307F">
        <w:rPr>
          <w:sz w:val="20"/>
          <w:szCs w:val="20"/>
        </w:rPr>
        <w:tab/>
        <w:t>mm</w:t>
      </w:r>
    </w:p>
    <w:p w14:paraId="41C75C63" w14:textId="77777777" w:rsidR="0048307F" w:rsidRPr="0048307F" w:rsidRDefault="0048307F" w:rsidP="0048307F">
      <w:pPr>
        <w:spacing w:line="240" w:lineRule="auto"/>
        <w:rPr>
          <w:sz w:val="20"/>
          <w:szCs w:val="20"/>
        </w:rPr>
      </w:pPr>
    </w:p>
    <w:p w14:paraId="183012D1" w14:textId="77777777" w:rsidR="0048307F" w:rsidRDefault="0048307F" w:rsidP="0048307F">
      <w:pPr>
        <w:spacing w:line="240" w:lineRule="auto"/>
        <w:rPr>
          <w:sz w:val="20"/>
          <w:szCs w:val="20"/>
        </w:rPr>
      </w:pPr>
    </w:p>
    <w:p w14:paraId="074E8F08" w14:textId="77777777" w:rsidR="00D62BC0" w:rsidRPr="0048307F" w:rsidRDefault="00D62BC0" w:rsidP="0048307F">
      <w:pPr>
        <w:spacing w:line="240" w:lineRule="auto"/>
        <w:rPr>
          <w:sz w:val="20"/>
          <w:szCs w:val="20"/>
        </w:rPr>
      </w:pPr>
    </w:p>
    <w:p w14:paraId="6BD1D4BC" w14:textId="77777777" w:rsidR="0048307F" w:rsidRPr="0048307F" w:rsidRDefault="0048307F" w:rsidP="0048307F">
      <w:pPr>
        <w:spacing w:line="240" w:lineRule="auto"/>
        <w:rPr>
          <w:sz w:val="20"/>
          <w:szCs w:val="20"/>
        </w:rPr>
      </w:pPr>
    </w:p>
    <w:p w14:paraId="6BDB1E4A" w14:textId="77777777" w:rsidR="0048307F" w:rsidRDefault="0048307F" w:rsidP="0048307F">
      <w:pPr>
        <w:spacing w:line="240" w:lineRule="auto"/>
      </w:pPr>
    </w:p>
    <w:p w14:paraId="5025EF99" w14:textId="77777777" w:rsidR="0048307F" w:rsidRPr="0048307F" w:rsidRDefault="0048307F" w:rsidP="0048307F">
      <w:pPr>
        <w:spacing w:line="240" w:lineRule="auto"/>
        <w:rPr>
          <w:sz w:val="20"/>
          <w:szCs w:val="20"/>
        </w:rPr>
      </w:pPr>
    </w:p>
    <w:p w14:paraId="5A659E04" w14:textId="77777777" w:rsidR="0048307F" w:rsidRPr="0048307F" w:rsidRDefault="0048307F" w:rsidP="0048307F">
      <w:pPr>
        <w:numPr>
          <w:ilvl w:val="0"/>
          <w:numId w:val="26"/>
        </w:numPr>
        <w:tabs>
          <w:tab w:val="clear" w:pos="851"/>
          <w:tab w:val="num" w:pos="1134"/>
        </w:tabs>
        <w:spacing w:line="240" w:lineRule="atLeast"/>
        <w:rPr>
          <w:rFonts w:eastAsia="Times New Roman" w:cs="Times New Roman"/>
          <w:b/>
          <w:spacing w:val="6"/>
          <w:sz w:val="22"/>
          <w:lang w:eastAsia="nl-NL"/>
        </w:rPr>
      </w:pPr>
      <w:r w:rsidRPr="0048307F">
        <w:rPr>
          <w:rFonts w:eastAsia="Times New Roman" w:cs="Times New Roman"/>
          <w:b/>
          <w:spacing w:val="6"/>
          <w:sz w:val="22"/>
          <w:lang w:eastAsia="nl-NL"/>
        </w:rPr>
        <w:t>In te vullen door beheerder sleutelplan Waterschap</w:t>
      </w:r>
    </w:p>
    <w:p w14:paraId="076BECB4" w14:textId="77777777" w:rsidR="0048307F" w:rsidRPr="0048307F" w:rsidRDefault="00BF5B65" w:rsidP="0048307F">
      <w:pPr>
        <w:spacing w:line="240" w:lineRule="auto"/>
        <w:rPr>
          <w:sz w:val="20"/>
          <w:szCs w:val="20"/>
        </w:rPr>
      </w:pPr>
      <w:r>
        <w:rPr>
          <w:noProof/>
          <w:sz w:val="20"/>
          <w:szCs w:val="20"/>
          <w:lang w:eastAsia="nl-NL"/>
        </w:rPr>
        <w:pict w14:anchorId="23DF6D3F">
          <v:rect id="_x0000_s1026" style="position:absolute;margin-left:-10.15pt;margin-top:4.3pt;width:411.75pt;height:162.75pt;z-index:251674624" filled="f" strokeweight="2pt"/>
        </w:pict>
      </w:r>
    </w:p>
    <w:p w14:paraId="5264626C" w14:textId="77777777" w:rsidR="0048307F" w:rsidRPr="0048307F" w:rsidRDefault="0048307F" w:rsidP="0048307F">
      <w:pPr>
        <w:spacing w:line="240" w:lineRule="auto"/>
        <w:rPr>
          <w:sz w:val="20"/>
          <w:szCs w:val="20"/>
        </w:rPr>
      </w:pPr>
      <w:r w:rsidRPr="0048307F">
        <w:rPr>
          <w:sz w:val="20"/>
          <w:szCs w:val="20"/>
        </w:rPr>
        <w:t xml:space="preserve">PASSEND OP DE VOLGENDE SLEUTELS: </w:t>
      </w:r>
    </w:p>
    <w:p w14:paraId="7020A971" w14:textId="77777777" w:rsidR="0048307F" w:rsidRPr="0048307F" w:rsidRDefault="0048307F" w:rsidP="0048307F">
      <w:pPr>
        <w:spacing w:line="240" w:lineRule="auto"/>
        <w:rPr>
          <w:sz w:val="20"/>
          <w:szCs w:val="20"/>
        </w:rPr>
      </w:pPr>
      <w:r w:rsidRPr="0048307F">
        <w:rPr>
          <w:sz w:val="20"/>
          <w:szCs w:val="20"/>
        </w:rPr>
        <w:t>(Alleen in te vullen wanneer geen cilindernummer bekend is)</w:t>
      </w:r>
    </w:p>
    <w:p w14:paraId="30113695" w14:textId="77777777" w:rsidR="0048307F" w:rsidRPr="0048307F" w:rsidRDefault="0048307F" w:rsidP="0048307F">
      <w:pPr>
        <w:spacing w:line="240" w:lineRule="auto"/>
        <w:rPr>
          <w:sz w:val="20"/>
          <w:szCs w:val="20"/>
        </w:rPr>
      </w:pPr>
    </w:p>
    <w:p w14:paraId="1F67C693" w14:textId="77777777" w:rsidR="0048307F" w:rsidRPr="0048307F" w:rsidRDefault="0048307F" w:rsidP="0048307F">
      <w:pPr>
        <w:spacing w:line="240" w:lineRule="auto"/>
        <w:rPr>
          <w:sz w:val="20"/>
          <w:szCs w:val="20"/>
        </w:rPr>
      </w:pPr>
      <w:r w:rsidRPr="0048307F">
        <w:rPr>
          <w:sz w:val="20"/>
          <w:szCs w:val="2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48307F">
        <w:rPr>
          <w:sz w:val="20"/>
          <w:szCs w:val="20"/>
        </w:rPr>
        <w:instrText xml:space="preserve"> FORMCHECKBOX </w:instrText>
      </w:r>
      <w:r w:rsidR="00BF5B65">
        <w:rPr>
          <w:sz w:val="20"/>
          <w:szCs w:val="20"/>
        </w:rPr>
      </w:r>
      <w:r w:rsidR="00BF5B65">
        <w:rPr>
          <w:sz w:val="20"/>
          <w:szCs w:val="20"/>
        </w:rPr>
        <w:fldChar w:fldCharType="separate"/>
      </w:r>
      <w:r w:rsidRPr="0048307F">
        <w:rPr>
          <w:sz w:val="20"/>
          <w:szCs w:val="20"/>
        </w:rPr>
        <w:fldChar w:fldCharType="end"/>
      </w:r>
      <w:r w:rsidRPr="0048307F">
        <w:rPr>
          <w:sz w:val="20"/>
          <w:szCs w:val="20"/>
        </w:rPr>
        <w:t>GHS</w:t>
      </w:r>
      <w:r w:rsidRPr="0048307F">
        <w:rPr>
          <w:sz w:val="20"/>
          <w:szCs w:val="20"/>
        </w:rPr>
        <w:tab/>
      </w:r>
      <w:r w:rsidRPr="0048307F">
        <w:rPr>
          <w:sz w:val="20"/>
          <w:szCs w:val="20"/>
        </w:rPr>
        <w:tab/>
      </w:r>
      <w:r w:rsidRPr="0048307F">
        <w:rPr>
          <w:sz w:val="20"/>
          <w:szCs w:val="20"/>
        </w:rPr>
        <w:tab/>
      </w:r>
      <w:r w:rsidRPr="0048307F">
        <w:rPr>
          <w:sz w:val="20"/>
          <w:szCs w:val="20"/>
        </w:rPr>
        <w:tab/>
      </w:r>
      <w:r w:rsidRPr="0048307F">
        <w:rPr>
          <w:sz w:val="20"/>
          <w:szCs w:val="2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48307F">
        <w:rPr>
          <w:sz w:val="20"/>
          <w:szCs w:val="20"/>
        </w:rPr>
        <w:instrText xml:space="preserve"> FORMCHECKBOX </w:instrText>
      </w:r>
      <w:r w:rsidR="00BF5B65">
        <w:rPr>
          <w:sz w:val="20"/>
          <w:szCs w:val="20"/>
        </w:rPr>
      </w:r>
      <w:r w:rsidR="00BF5B65">
        <w:rPr>
          <w:sz w:val="20"/>
          <w:szCs w:val="20"/>
        </w:rPr>
        <w:fldChar w:fldCharType="separate"/>
      </w:r>
      <w:r w:rsidRPr="0048307F">
        <w:rPr>
          <w:sz w:val="20"/>
          <w:szCs w:val="20"/>
        </w:rPr>
        <w:fldChar w:fldCharType="end"/>
      </w:r>
      <w:r w:rsidRPr="0048307F">
        <w:rPr>
          <w:sz w:val="20"/>
          <w:szCs w:val="20"/>
        </w:rPr>
        <w:t>HS 1/1</w:t>
      </w:r>
      <w:r w:rsidRPr="0048307F">
        <w:rPr>
          <w:sz w:val="20"/>
          <w:szCs w:val="20"/>
        </w:rPr>
        <w:tab/>
      </w:r>
      <w:r w:rsidRPr="0048307F">
        <w:rPr>
          <w:sz w:val="20"/>
          <w:szCs w:val="20"/>
        </w:rPr>
        <w:tab/>
      </w:r>
      <w:r w:rsidRPr="0048307F">
        <w:rPr>
          <w:sz w:val="20"/>
          <w:szCs w:val="20"/>
        </w:rPr>
        <w:tab/>
      </w:r>
      <w:r w:rsidRPr="0048307F">
        <w:rPr>
          <w:sz w:val="20"/>
          <w:szCs w:val="2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48307F">
        <w:rPr>
          <w:sz w:val="20"/>
          <w:szCs w:val="20"/>
        </w:rPr>
        <w:instrText xml:space="preserve"> FORMCHECKBOX </w:instrText>
      </w:r>
      <w:r w:rsidR="00BF5B65">
        <w:rPr>
          <w:sz w:val="20"/>
          <w:szCs w:val="20"/>
        </w:rPr>
      </w:r>
      <w:r w:rsidR="00BF5B65">
        <w:rPr>
          <w:sz w:val="20"/>
          <w:szCs w:val="20"/>
        </w:rPr>
        <w:fldChar w:fldCharType="separate"/>
      </w:r>
      <w:r w:rsidRPr="0048307F">
        <w:rPr>
          <w:sz w:val="20"/>
          <w:szCs w:val="20"/>
        </w:rPr>
        <w:fldChar w:fldCharType="end"/>
      </w:r>
      <w:r w:rsidRPr="0048307F">
        <w:rPr>
          <w:sz w:val="20"/>
          <w:szCs w:val="20"/>
        </w:rPr>
        <w:t>HS 7</w:t>
      </w:r>
    </w:p>
    <w:p w14:paraId="6B39C413" w14:textId="77777777" w:rsidR="0048307F" w:rsidRPr="0048307F" w:rsidRDefault="0048307F" w:rsidP="0048307F">
      <w:pPr>
        <w:spacing w:line="240" w:lineRule="auto"/>
        <w:rPr>
          <w:sz w:val="20"/>
          <w:szCs w:val="20"/>
        </w:rPr>
      </w:pPr>
      <w:r w:rsidRPr="0048307F">
        <w:rPr>
          <w:sz w:val="20"/>
          <w:szCs w:val="2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48307F">
        <w:rPr>
          <w:sz w:val="20"/>
          <w:szCs w:val="20"/>
        </w:rPr>
        <w:instrText xml:space="preserve"> FORMCHECKBOX </w:instrText>
      </w:r>
      <w:r w:rsidR="00BF5B65">
        <w:rPr>
          <w:sz w:val="20"/>
          <w:szCs w:val="20"/>
        </w:rPr>
      </w:r>
      <w:r w:rsidR="00BF5B65">
        <w:rPr>
          <w:sz w:val="20"/>
          <w:szCs w:val="20"/>
        </w:rPr>
        <w:fldChar w:fldCharType="separate"/>
      </w:r>
      <w:r w:rsidRPr="0048307F">
        <w:rPr>
          <w:sz w:val="20"/>
          <w:szCs w:val="20"/>
        </w:rPr>
        <w:fldChar w:fldCharType="end"/>
      </w:r>
      <w:r w:rsidRPr="0048307F">
        <w:rPr>
          <w:sz w:val="20"/>
          <w:szCs w:val="20"/>
        </w:rPr>
        <w:t>SGHS P1</w:t>
      </w:r>
      <w:r w:rsidRPr="0048307F">
        <w:rPr>
          <w:sz w:val="20"/>
          <w:szCs w:val="20"/>
        </w:rPr>
        <w:tab/>
      </w:r>
      <w:r w:rsidRPr="0048307F">
        <w:rPr>
          <w:sz w:val="20"/>
          <w:szCs w:val="20"/>
        </w:rPr>
        <w:tab/>
      </w:r>
      <w:r w:rsidRPr="0048307F">
        <w:rPr>
          <w:sz w:val="20"/>
          <w:szCs w:val="20"/>
        </w:rPr>
        <w:tab/>
      </w:r>
      <w:r w:rsidRPr="0048307F">
        <w:rPr>
          <w:sz w:val="20"/>
          <w:szCs w:val="2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48307F">
        <w:rPr>
          <w:sz w:val="20"/>
          <w:szCs w:val="20"/>
        </w:rPr>
        <w:instrText xml:space="preserve"> FORMCHECKBOX </w:instrText>
      </w:r>
      <w:r w:rsidR="00BF5B65">
        <w:rPr>
          <w:sz w:val="20"/>
          <w:szCs w:val="20"/>
        </w:rPr>
      </w:r>
      <w:r w:rsidR="00BF5B65">
        <w:rPr>
          <w:sz w:val="20"/>
          <w:szCs w:val="20"/>
        </w:rPr>
        <w:fldChar w:fldCharType="separate"/>
      </w:r>
      <w:r w:rsidRPr="0048307F">
        <w:rPr>
          <w:sz w:val="20"/>
          <w:szCs w:val="20"/>
        </w:rPr>
        <w:fldChar w:fldCharType="end"/>
      </w:r>
      <w:r w:rsidRPr="0048307F">
        <w:rPr>
          <w:sz w:val="20"/>
          <w:szCs w:val="20"/>
        </w:rPr>
        <w:t>SHS 1/1</w:t>
      </w:r>
      <w:r w:rsidRPr="0048307F">
        <w:rPr>
          <w:sz w:val="20"/>
          <w:szCs w:val="20"/>
        </w:rPr>
        <w:tab/>
      </w:r>
      <w:r w:rsidRPr="0048307F">
        <w:rPr>
          <w:sz w:val="20"/>
          <w:szCs w:val="20"/>
        </w:rPr>
        <w:tab/>
      </w:r>
      <w:r w:rsidRPr="0048307F">
        <w:rPr>
          <w:sz w:val="20"/>
          <w:szCs w:val="20"/>
        </w:rPr>
        <w:tab/>
      </w:r>
      <w:r w:rsidRPr="0048307F">
        <w:rPr>
          <w:sz w:val="20"/>
          <w:szCs w:val="2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48307F">
        <w:rPr>
          <w:sz w:val="20"/>
          <w:szCs w:val="20"/>
        </w:rPr>
        <w:instrText xml:space="preserve"> FORMCHECKBOX </w:instrText>
      </w:r>
      <w:r w:rsidR="00BF5B65">
        <w:rPr>
          <w:sz w:val="20"/>
          <w:szCs w:val="20"/>
        </w:rPr>
      </w:r>
      <w:r w:rsidR="00BF5B65">
        <w:rPr>
          <w:sz w:val="20"/>
          <w:szCs w:val="20"/>
        </w:rPr>
        <w:fldChar w:fldCharType="separate"/>
      </w:r>
      <w:r w:rsidRPr="0048307F">
        <w:rPr>
          <w:sz w:val="20"/>
          <w:szCs w:val="20"/>
        </w:rPr>
        <w:fldChar w:fldCharType="end"/>
      </w:r>
      <w:r w:rsidRPr="0048307F">
        <w:rPr>
          <w:sz w:val="20"/>
          <w:szCs w:val="20"/>
        </w:rPr>
        <w:t>HS 8</w:t>
      </w:r>
    </w:p>
    <w:p w14:paraId="22240278" w14:textId="77777777" w:rsidR="0048307F" w:rsidRPr="0048307F" w:rsidRDefault="0048307F" w:rsidP="0048307F">
      <w:pPr>
        <w:spacing w:line="240" w:lineRule="auto"/>
        <w:rPr>
          <w:sz w:val="20"/>
          <w:szCs w:val="20"/>
        </w:rPr>
      </w:pPr>
      <w:r w:rsidRPr="0048307F">
        <w:rPr>
          <w:sz w:val="20"/>
          <w:szCs w:val="2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48307F">
        <w:rPr>
          <w:sz w:val="20"/>
          <w:szCs w:val="20"/>
        </w:rPr>
        <w:instrText xml:space="preserve"> FORMCHECKBOX </w:instrText>
      </w:r>
      <w:r w:rsidR="00BF5B65">
        <w:rPr>
          <w:sz w:val="20"/>
          <w:szCs w:val="20"/>
        </w:rPr>
      </w:r>
      <w:r w:rsidR="00BF5B65">
        <w:rPr>
          <w:sz w:val="20"/>
          <w:szCs w:val="20"/>
        </w:rPr>
        <w:fldChar w:fldCharType="separate"/>
      </w:r>
      <w:r w:rsidRPr="0048307F">
        <w:rPr>
          <w:sz w:val="20"/>
          <w:szCs w:val="20"/>
        </w:rPr>
        <w:fldChar w:fldCharType="end"/>
      </w:r>
      <w:r w:rsidRPr="0048307F">
        <w:rPr>
          <w:sz w:val="20"/>
          <w:szCs w:val="20"/>
        </w:rPr>
        <w:t>SGHS P2</w:t>
      </w:r>
      <w:r w:rsidRPr="0048307F">
        <w:rPr>
          <w:sz w:val="20"/>
          <w:szCs w:val="20"/>
        </w:rPr>
        <w:tab/>
      </w:r>
      <w:r w:rsidRPr="0048307F">
        <w:rPr>
          <w:sz w:val="20"/>
          <w:szCs w:val="20"/>
        </w:rPr>
        <w:tab/>
      </w:r>
      <w:r w:rsidRPr="0048307F">
        <w:rPr>
          <w:sz w:val="20"/>
          <w:szCs w:val="20"/>
        </w:rPr>
        <w:tab/>
      </w:r>
      <w:r w:rsidRPr="0048307F">
        <w:rPr>
          <w:sz w:val="20"/>
          <w:szCs w:val="2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48307F">
        <w:rPr>
          <w:sz w:val="20"/>
          <w:szCs w:val="20"/>
        </w:rPr>
        <w:instrText xml:space="preserve"> FORMCHECKBOX </w:instrText>
      </w:r>
      <w:r w:rsidR="00BF5B65">
        <w:rPr>
          <w:sz w:val="20"/>
          <w:szCs w:val="20"/>
        </w:rPr>
      </w:r>
      <w:r w:rsidR="00BF5B65">
        <w:rPr>
          <w:sz w:val="20"/>
          <w:szCs w:val="20"/>
        </w:rPr>
        <w:fldChar w:fldCharType="separate"/>
      </w:r>
      <w:r w:rsidRPr="0048307F">
        <w:rPr>
          <w:sz w:val="20"/>
          <w:szCs w:val="20"/>
        </w:rPr>
        <w:fldChar w:fldCharType="end"/>
      </w:r>
      <w:r w:rsidRPr="0048307F">
        <w:rPr>
          <w:sz w:val="20"/>
          <w:szCs w:val="20"/>
        </w:rPr>
        <w:t>HS 1/3</w:t>
      </w:r>
      <w:r w:rsidRPr="0048307F">
        <w:rPr>
          <w:sz w:val="20"/>
          <w:szCs w:val="20"/>
        </w:rPr>
        <w:tab/>
      </w:r>
    </w:p>
    <w:p w14:paraId="5A7F68EB" w14:textId="77777777" w:rsidR="0048307F" w:rsidRPr="0048307F" w:rsidRDefault="0048307F" w:rsidP="0048307F">
      <w:pPr>
        <w:spacing w:line="240" w:lineRule="auto"/>
        <w:rPr>
          <w:sz w:val="20"/>
          <w:szCs w:val="20"/>
        </w:rPr>
      </w:pPr>
      <w:r w:rsidRPr="0048307F">
        <w:rPr>
          <w:sz w:val="20"/>
          <w:szCs w:val="2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48307F">
        <w:rPr>
          <w:sz w:val="20"/>
          <w:szCs w:val="20"/>
        </w:rPr>
        <w:instrText xml:space="preserve"> FORMCHECKBOX </w:instrText>
      </w:r>
      <w:r w:rsidR="00BF5B65">
        <w:rPr>
          <w:sz w:val="20"/>
          <w:szCs w:val="20"/>
        </w:rPr>
      </w:r>
      <w:r w:rsidR="00BF5B65">
        <w:rPr>
          <w:sz w:val="20"/>
          <w:szCs w:val="20"/>
        </w:rPr>
        <w:fldChar w:fldCharType="separate"/>
      </w:r>
      <w:r w:rsidRPr="0048307F">
        <w:rPr>
          <w:sz w:val="20"/>
          <w:szCs w:val="20"/>
        </w:rPr>
        <w:fldChar w:fldCharType="end"/>
      </w:r>
      <w:r w:rsidRPr="0048307F">
        <w:rPr>
          <w:sz w:val="20"/>
          <w:szCs w:val="20"/>
        </w:rPr>
        <w:t>HGS 1</w:t>
      </w:r>
      <w:r w:rsidRPr="0048307F">
        <w:rPr>
          <w:sz w:val="20"/>
          <w:szCs w:val="20"/>
        </w:rPr>
        <w:tab/>
      </w:r>
      <w:r w:rsidRPr="0048307F">
        <w:rPr>
          <w:sz w:val="20"/>
          <w:szCs w:val="20"/>
        </w:rPr>
        <w:tab/>
      </w:r>
      <w:r w:rsidRPr="0048307F">
        <w:rPr>
          <w:sz w:val="20"/>
          <w:szCs w:val="20"/>
        </w:rPr>
        <w:tab/>
      </w:r>
      <w:r w:rsidRPr="0048307F">
        <w:rPr>
          <w:sz w:val="20"/>
          <w:szCs w:val="2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48307F">
        <w:rPr>
          <w:sz w:val="20"/>
          <w:szCs w:val="20"/>
        </w:rPr>
        <w:instrText xml:space="preserve"> FORMCHECKBOX </w:instrText>
      </w:r>
      <w:r w:rsidR="00BF5B65">
        <w:rPr>
          <w:sz w:val="20"/>
          <w:szCs w:val="20"/>
        </w:rPr>
      </w:r>
      <w:r w:rsidR="00BF5B65">
        <w:rPr>
          <w:sz w:val="20"/>
          <w:szCs w:val="20"/>
        </w:rPr>
        <w:fldChar w:fldCharType="separate"/>
      </w:r>
      <w:r w:rsidRPr="0048307F">
        <w:rPr>
          <w:sz w:val="20"/>
          <w:szCs w:val="20"/>
        </w:rPr>
        <w:fldChar w:fldCharType="end"/>
      </w:r>
      <w:r w:rsidRPr="0048307F">
        <w:rPr>
          <w:sz w:val="20"/>
          <w:szCs w:val="20"/>
        </w:rPr>
        <w:t>SHS 1/3</w:t>
      </w:r>
      <w:r w:rsidRPr="0048307F">
        <w:rPr>
          <w:sz w:val="20"/>
          <w:szCs w:val="20"/>
        </w:rPr>
        <w:tab/>
      </w:r>
    </w:p>
    <w:p w14:paraId="64E8E978" w14:textId="77777777" w:rsidR="0048307F" w:rsidRPr="0048307F" w:rsidRDefault="0048307F" w:rsidP="0048307F">
      <w:pPr>
        <w:spacing w:line="240" w:lineRule="auto"/>
        <w:rPr>
          <w:sz w:val="20"/>
          <w:szCs w:val="20"/>
        </w:rPr>
      </w:pPr>
      <w:r w:rsidRPr="0048307F">
        <w:rPr>
          <w:sz w:val="20"/>
          <w:szCs w:val="2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48307F">
        <w:rPr>
          <w:sz w:val="20"/>
          <w:szCs w:val="20"/>
        </w:rPr>
        <w:instrText xml:space="preserve"> FORMCHECKBOX </w:instrText>
      </w:r>
      <w:r w:rsidR="00BF5B65">
        <w:rPr>
          <w:sz w:val="20"/>
          <w:szCs w:val="20"/>
        </w:rPr>
      </w:r>
      <w:r w:rsidR="00BF5B65">
        <w:rPr>
          <w:sz w:val="20"/>
          <w:szCs w:val="20"/>
        </w:rPr>
        <w:fldChar w:fldCharType="separate"/>
      </w:r>
      <w:r w:rsidRPr="0048307F">
        <w:rPr>
          <w:sz w:val="20"/>
          <w:szCs w:val="20"/>
        </w:rPr>
        <w:fldChar w:fldCharType="end"/>
      </w:r>
      <w:r w:rsidRPr="0048307F">
        <w:rPr>
          <w:sz w:val="20"/>
          <w:szCs w:val="20"/>
        </w:rPr>
        <w:t>HGS ½</w:t>
      </w:r>
      <w:r w:rsidRPr="0048307F">
        <w:rPr>
          <w:sz w:val="20"/>
          <w:szCs w:val="20"/>
        </w:rPr>
        <w:tab/>
      </w:r>
      <w:r w:rsidRPr="0048307F">
        <w:rPr>
          <w:sz w:val="20"/>
          <w:szCs w:val="20"/>
        </w:rPr>
        <w:tab/>
      </w:r>
      <w:r w:rsidRPr="0048307F">
        <w:rPr>
          <w:sz w:val="20"/>
          <w:szCs w:val="20"/>
        </w:rPr>
        <w:tab/>
      </w:r>
      <w:r w:rsidRPr="0048307F">
        <w:rPr>
          <w:sz w:val="20"/>
          <w:szCs w:val="2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48307F">
        <w:rPr>
          <w:sz w:val="20"/>
          <w:szCs w:val="20"/>
        </w:rPr>
        <w:instrText xml:space="preserve"> FORMCHECKBOX </w:instrText>
      </w:r>
      <w:r w:rsidR="00BF5B65">
        <w:rPr>
          <w:sz w:val="20"/>
          <w:szCs w:val="20"/>
        </w:rPr>
      </w:r>
      <w:r w:rsidR="00BF5B65">
        <w:rPr>
          <w:sz w:val="20"/>
          <w:szCs w:val="20"/>
        </w:rPr>
        <w:fldChar w:fldCharType="separate"/>
      </w:r>
      <w:r w:rsidRPr="0048307F">
        <w:rPr>
          <w:sz w:val="20"/>
          <w:szCs w:val="20"/>
        </w:rPr>
        <w:fldChar w:fldCharType="end"/>
      </w:r>
      <w:r w:rsidRPr="0048307F">
        <w:rPr>
          <w:sz w:val="20"/>
          <w:szCs w:val="20"/>
        </w:rPr>
        <w:t>HS ¼</w:t>
      </w:r>
    </w:p>
    <w:p w14:paraId="56518239" w14:textId="77777777" w:rsidR="0048307F" w:rsidRPr="0048307F" w:rsidRDefault="0048307F" w:rsidP="0048307F">
      <w:pPr>
        <w:spacing w:line="240" w:lineRule="auto"/>
        <w:rPr>
          <w:sz w:val="20"/>
          <w:szCs w:val="20"/>
        </w:rPr>
      </w:pPr>
      <w:r w:rsidRPr="0048307F">
        <w:rPr>
          <w:sz w:val="20"/>
          <w:szCs w:val="2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48307F">
        <w:rPr>
          <w:sz w:val="20"/>
          <w:szCs w:val="20"/>
        </w:rPr>
        <w:instrText xml:space="preserve"> FORMCHECKBOX </w:instrText>
      </w:r>
      <w:r w:rsidR="00BF5B65">
        <w:rPr>
          <w:sz w:val="20"/>
          <w:szCs w:val="20"/>
        </w:rPr>
      </w:r>
      <w:r w:rsidR="00BF5B65">
        <w:rPr>
          <w:sz w:val="20"/>
          <w:szCs w:val="20"/>
        </w:rPr>
        <w:fldChar w:fldCharType="separate"/>
      </w:r>
      <w:r w:rsidRPr="0048307F">
        <w:rPr>
          <w:sz w:val="20"/>
          <w:szCs w:val="20"/>
        </w:rPr>
        <w:fldChar w:fldCharType="end"/>
      </w:r>
      <w:r w:rsidRPr="0048307F">
        <w:rPr>
          <w:sz w:val="20"/>
          <w:szCs w:val="20"/>
        </w:rPr>
        <w:t xml:space="preserve">HGS 3/4 </w:t>
      </w:r>
      <w:r w:rsidRPr="0048307F">
        <w:rPr>
          <w:sz w:val="20"/>
          <w:szCs w:val="20"/>
        </w:rPr>
        <w:tab/>
      </w:r>
      <w:r w:rsidRPr="0048307F">
        <w:rPr>
          <w:sz w:val="20"/>
          <w:szCs w:val="20"/>
        </w:rPr>
        <w:tab/>
      </w:r>
      <w:r w:rsidRPr="0048307F">
        <w:rPr>
          <w:sz w:val="20"/>
          <w:szCs w:val="20"/>
        </w:rPr>
        <w:tab/>
      </w:r>
      <w:r w:rsidRPr="0048307F">
        <w:rPr>
          <w:sz w:val="20"/>
          <w:szCs w:val="2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48307F">
        <w:rPr>
          <w:sz w:val="20"/>
          <w:szCs w:val="20"/>
        </w:rPr>
        <w:instrText xml:space="preserve"> FORMCHECKBOX </w:instrText>
      </w:r>
      <w:r w:rsidR="00BF5B65">
        <w:rPr>
          <w:sz w:val="20"/>
          <w:szCs w:val="20"/>
        </w:rPr>
      </w:r>
      <w:r w:rsidR="00BF5B65">
        <w:rPr>
          <w:sz w:val="20"/>
          <w:szCs w:val="20"/>
        </w:rPr>
        <w:fldChar w:fldCharType="separate"/>
      </w:r>
      <w:r w:rsidRPr="0048307F">
        <w:rPr>
          <w:sz w:val="20"/>
          <w:szCs w:val="20"/>
        </w:rPr>
        <w:fldChar w:fldCharType="end"/>
      </w:r>
      <w:r w:rsidRPr="0048307F">
        <w:rPr>
          <w:sz w:val="20"/>
          <w:szCs w:val="20"/>
        </w:rPr>
        <w:t>SHS ¼</w:t>
      </w:r>
    </w:p>
    <w:p w14:paraId="0FFDB88D" w14:textId="77777777" w:rsidR="0048307F" w:rsidRPr="0048307F" w:rsidRDefault="0048307F" w:rsidP="0048307F">
      <w:pPr>
        <w:spacing w:line="240" w:lineRule="auto"/>
        <w:rPr>
          <w:sz w:val="20"/>
          <w:szCs w:val="20"/>
        </w:rPr>
      </w:pPr>
      <w:r w:rsidRPr="0048307F">
        <w:rPr>
          <w:sz w:val="20"/>
          <w:szCs w:val="2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48307F">
        <w:rPr>
          <w:sz w:val="20"/>
          <w:szCs w:val="20"/>
        </w:rPr>
        <w:instrText xml:space="preserve"> FORMCHECKBOX </w:instrText>
      </w:r>
      <w:r w:rsidR="00BF5B65">
        <w:rPr>
          <w:sz w:val="20"/>
          <w:szCs w:val="20"/>
        </w:rPr>
      </w:r>
      <w:r w:rsidR="00BF5B65">
        <w:rPr>
          <w:sz w:val="20"/>
          <w:szCs w:val="20"/>
        </w:rPr>
        <w:fldChar w:fldCharType="separate"/>
      </w:r>
      <w:r w:rsidRPr="0048307F">
        <w:rPr>
          <w:sz w:val="20"/>
          <w:szCs w:val="20"/>
        </w:rPr>
        <w:fldChar w:fldCharType="end"/>
      </w:r>
      <w:r w:rsidRPr="0048307F">
        <w:rPr>
          <w:sz w:val="20"/>
          <w:szCs w:val="20"/>
        </w:rPr>
        <w:t>HGS 5/6</w:t>
      </w:r>
      <w:r w:rsidRPr="0048307F">
        <w:rPr>
          <w:sz w:val="20"/>
          <w:szCs w:val="20"/>
        </w:rPr>
        <w:tab/>
      </w:r>
      <w:r w:rsidRPr="0048307F">
        <w:rPr>
          <w:sz w:val="20"/>
          <w:szCs w:val="20"/>
        </w:rPr>
        <w:tab/>
      </w:r>
      <w:r w:rsidRPr="0048307F">
        <w:rPr>
          <w:sz w:val="20"/>
          <w:szCs w:val="20"/>
        </w:rPr>
        <w:tab/>
      </w:r>
      <w:r w:rsidRPr="0048307F">
        <w:rPr>
          <w:sz w:val="20"/>
          <w:szCs w:val="2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48307F">
        <w:rPr>
          <w:sz w:val="20"/>
          <w:szCs w:val="20"/>
        </w:rPr>
        <w:instrText xml:space="preserve"> FORMCHECKBOX </w:instrText>
      </w:r>
      <w:r w:rsidR="00BF5B65">
        <w:rPr>
          <w:sz w:val="20"/>
          <w:szCs w:val="20"/>
        </w:rPr>
      </w:r>
      <w:r w:rsidR="00BF5B65">
        <w:rPr>
          <w:sz w:val="20"/>
          <w:szCs w:val="20"/>
        </w:rPr>
        <w:fldChar w:fldCharType="separate"/>
      </w:r>
      <w:r w:rsidRPr="0048307F">
        <w:rPr>
          <w:sz w:val="20"/>
          <w:szCs w:val="20"/>
        </w:rPr>
        <w:fldChar w:fldCharType="end"/>
      </w:r>
      <w:r w:rsidRPr="0048307F">
        <w:rPr>
          <w:sz w:val="20"/>
          <w:szCs w:val="20"/>
        </w:rPr>
        <w:t>HS 5</w:t>
      </w:r>
    </w:p>
    <w:p w14:paraId="139DA5A8" w14:textId="77777777" w:rsidR="0048307F" w:rsidRPr="0048307F" w:rsidRDefault="0048307F" w:rsidP="0048307F">
      <w:pPr>
        <w:spacing w:line="240" w:lineRule="auto"/>
        <w:rPr>
          <w:sz w:val="20"/>
          <w:szCs w:val="20"/>
        </w:rPr>
      </w:pPr>
      <w:r w:rsidRPr="0048307F">
        <w:rPr>
          <w:sz w:val="20"/>
          <w:szCs w:val="2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48307F">
        <w:rPr>
          <w:sz w:val="20"/>
          <w:szCs w:val="20"/>
        </w:rPr>
        <w:instrText xml:space="preserve"> FORMCHECKBOX </w:instrText>
      </w:r>
      <w:r w:rsidR="00BF5B65">
        <w:rPr>
          <w:sz w:val="20"/>
          <w:szCs w:val="20"/>
        </w:rPr>
      </w:r>
      <w:r w:rsidR="00BF5B65">
        <w:rPr>
          <w:sz w:val="20"/>
          <w:szCs w:val="20"/>
        </w:rPr>
        <w:fldChar w:fldCharType="separate"/>
      </w:r>
      <w:r w:rsidRPr="0048307F">
        <w:rPr>
          <w:sz w:val="20"/>
          <w:szCs w:val="20"/>
        </w:rPr>
        <w:fldChar w:fldCharType="end"/>
      </w:r>
      <w:r w:rsidRPr="0048307F">
        <w:rPr>
          <w:sz w:val="20"/>
          <w:szCs w:val="20"/>
        </w:rPr>
        <w:t>HGS 7/8</w:t>
      </w:r>
      <w:r w:rsidRPr="0048307F">
        <w:rPr>
          <w:sz w:val="20"/>
          <w:szCs w:val="20"/>
        </w:rPr>
        <w:tab/>
      </w:r>
      <w:r w:rsidRPr="0048307F">
        <w:rPr>
          <w:sz w:val="20"/>
          <w:szCs w:val="20"/>
        </w:rPr>
        <w:tab/>
      </w:r>
      <w:r w:rsidRPr="0048307F">
        <w:rPr>
          <w:sz w:val="20"/>
          <w:szCs w:val="20"/>
        </w:rPr>
        <w:tab/>
      </w:r>
      <w:r w:rsidRPr="0048307F">
        <w:rPr>
          <w:sz w:val="20"/>
          <w:szCs w:val="2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48307F">
        <w:rPr>
          <w:sz w:val="20"/>
          <w:szCs w:val="20"/>
        </w:rPr>
        <w:instrText xml:space="preserve"> FORMCHECKBOX </w:instrText>
      </w:r>
      <w:r w:rsidR="00BF5B65">
        <w:rPr>
          <w:sz w:val="20"/>
          <w:szCs w:val="20"/>
        </w:rPr>
      </w:r>
      <w:r w:rsidR="00BF5B65">
        <w:rPr>
          <w:sz w:val="20"/>
          <w:szCs w:val="20"/>
        </w:rPr>
        <w:fldChar w:fldCharType="separate"/>
      </w:r>
      <w:r w:rsidRPr="0048307F">
        <w:rPr>
          <w:sz w:val="20"/>
          <w:szCs w:val="20"/>
        </w:rPr>
        <w:fldChar w:fldCharType="end"/>
      </w:r>
      <w:r w:rsidRPr="0048307F">
        <w:rPr>
          <w:sz w:val="20"/>
          <w:szCs w:val="20"/>
        </w:rPr>
        <w:t>HS 6</w:t>
      </w:r>
      <w:r w:rsidRPr="0048307F">
        <w:rPr>
          <w:sz w:val="20"/>
          <w:szCs w:val="20"/>
        </w:rPr>
        <w:tab/>
      </w:r>
      <w:r w:rsidRPr="0048307F">
        <w:rPr>
          <w:sz w:val="20"/>
          <w:szCs w:val="20"/>
        </w:rPr>
        <w:tab/>
      </w:r>
      <w:r w:rsidRPr="0048307F">
        <w:rPr>
          <w:sz w:val="20"/>
          <w:szCs w:val="20"/>
        </w:rPr>
        <w:tab/>
      </w:r>
      <w:r w:rsidRPr="0048307F">
        <w:rPr>
          <w:sz w:val="20"/>
          <w:szCs w:val="20"/>
        </w:rPr>
        <w:tab/>
      </w:r>
      <w:r w:rsidRPr="0048307F">
        <w:rPr>
          <w:sz w:val="20"/>
          <w:szCs w:val="20"/>
        </w:rPr>
        <w:tab/>
      </w:r>
    </w:p>
    <w:p w14:paraId="21E8ECDC" w14:textId="77777777" w:rsidR="0048307F" w:rsidRPr="0048307F" w:rsidRDefault="0048307F" w:rsidP="0048307F">
      <w:pPr>
        <w:spacing w:line="240" w:lineRule="auto"/>
        <w:rPr>
          <w:sz w:val="20"/>
          <w:szCs w:val="20"/>
        </w:rPr>
      </w:pPr>
      <w:r w:rsidRPr="0048307F">
        <w:rPr>
          <w:sz w:val="20"/>
          <w:szCs w:val="20"/>
        </w:rPr>
        <w:tab/>
      </w:r>
      <w:r w:rsidRPr="0048307F">
        <w:rPr>
          <w:sz w:val="20"/>
          <w:szCs w:val="20"/>
        </w:rPr>
        <w:tab/>
      </w:r>
      <w:r w:rsidRPr="0048307F">
        <w:rPr>
          <w:sz w:val="20"/>
          <w:szCs w:val="20"/>
        </w:rPr>
        <w:tab/>
      </w:r>
      <w:r w:rsidRPr="0048307F">
        <w:rPr>
          <w:sz w:val="20"/>
          <w:szCs w:val="20"/>
        </w:rPr>
        <w:tab/>
      </w:r>
      <w:r w:rsidRPr="0048307F">
        <w:rPr>
          <w:sz w:val="20"/>
          <w:szCs w:val="20"/>
        </w:rPr>
        <w:tab/>
      </w:r>
      <w:r w:rsidRPr="0048307F">
        <w:rPr>
          <w:sz w:val="20"/>
          <w:szCs w:val="20"/>
        </w:rPr>
        <w:tab/>
      </w:r>
      <w:r w:rsidRPr="0048307F">
        <w:rPr>
          <w:sz w:val="20"/>
          <w:szCs w:val="20"/>
        </w:rPr>
        <w:tab/>
      </w:r>
      <w:r w:rsidRPr="0048307F">
        <w:rPr>
          <w:sz w:val="20"/>
          <w:szCs w:val="20"/>
        </w:rPr>
        <w:tab/>
      </w:r>
      <w:r w:rsidRPr="0048307F">
        <w:rPr>
          <w:sz w:val="20"/>
          <w:szCs w:val="20"/>
        </w:rPr>
        <w:tab/>
      </w:r>
      <w:r w:rsidRPr="0048307F">
        <w:rPr>
          <w:sz w:val="20"/>
          <w:szCs w:val="20"/>
        </w:rPr>
        <w:tab/>
      </w:r>
    </w:p>
    <w:p w14:paraId="7FD36AB1" w14:textId="77777777" w:rsidR="0048307F" w:rsidRDefault="0048307F" w:rsidP="0048307F">
      <w:pPr>
        <w:spacing w:line="240" w:lineRule="auto"/>
      </w:pPr>
    </w:p>
    <w:sectPr w:rsidR="0048307F" w:rsidSect="001B11CB">
      <w:type w:val="continuous"/>
      <w:pgSz w:w="11906" w:h="16838" w:code="9"/>
      <w:pgMar w:top="2552" w:right="1418" w:bottom="1814" w:left="1418" w:header="720" w:footer="516" w:gutter="0"/>
      <w:cols w:space="708"/>
      <w:titlePg/>
      <w:docGrid w:linePitch="6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1B7801" w14:textId="77777777" w:rsidR="0048307F" w:rsidRDefault="0048307F">
      <w:r>
        <w:separator/>
      </w:r>
    </w:p>
  </w:endnote>
  <w:endnote w:type="continuationSeparator" w:id="0">
    <w:p w14:paraId="389D360B" w14:textId="77777777" w:rsidR="0048307F" w:rsidRDefault="00483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772D96" w14:textId="77777777" w:rsidR="0048307F" w:rsidRDefault="0048307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33933" w14:textId="77777777" w:rsidR="001F09BE" w:rsidRDefault="001F09BE" w:rsidP="00BF5297">
    <w:pPr>
      <w:pStyle w:val="Voettekst"/>
    </w:pPr>
    <w:r w:rsidRPr="002F56F9">
      <w:rPr>
        <w:noProof/>
        <w:lang w:eastAsia="nl-NL"/>
      </w:rPr>
      <w:drawing>
        <wp:anchor distT="0" distB="0" distL="114300" distR="114300" simplePos="0" relativeHeight="251657216" behindDoc="1" locked="0" layoutInCell="1" allowOverlap="1" wp14:anchorId="1E44B803" wp14:editId="4D540F59">
          <wp:simplePos x="0" y="0"/>
          <wp:positionH relativeFrom="column">
            <wp:posOffset>6024245</wp:posOffset>
          </wp:positionH>
          <wp:positionV relativeFrom="paragraph">
            <wp:posOffset>-220980</wp:posOffset>
          </wp:positionV>
          <wp:extent cx="361950" cy="361950"/>
          <wp:effectExtent l="19050" t="0" r="0" b="0"/>
          <wp:wrapTight wrapText="bothSides">
            <wp:wrapPolygon edited="0">
              <wp:start x="7958" y="0"/>
              <wp:lineTo x="-1137" y="10232"/>
              <wp:lineTo x="1137" y="19326"/>
              <wp:lineTo x="4547" y="20463"/>
              <wp:lineTo x="12505" y="20463"/>
              <wp:lineTo x="19326" y="20463"/>
              <wp:lineTo x="20463" y="19326"/>
              <wp:lineTo x="19326" y="18189"/>
              <wp:lineTo x="20463" y="17053"/>
              <wp:lineTo x="15916" y="1137"/>
              <wp:lineTo x="13642" y="0"/>
              <wp:lineTo x="7958" y="0"/>
            </wp:wrapPolygon>
          </wp:wrapTight>
          <wp:docPr id="4" name="Afbeelding 1" descr="D:\temp\Content.Word\Nieuwe afbeelding 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temp\Content.Word\Nieuwe afbeelding (1).pn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950" cy="361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B32BA4" w14:textId="77777777" w:rsidR="0048307F" w:rsidRDefault="0048307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6ECCDF" w14:textId="77777777" w:rsidR="0048307F" w:rsidRDefault="0048307F">
      <w:r>
        <w:separator/>
      </w:r>
    </w:p>
  </w:footnote>
  <w:footnote w:type="continuationSeparator" w:id="0">
    <w:p w14:paraId="27E78343" w14:textId="77777777" w:rsidR="0048307F" w:rsidRDefault="004830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81C478" w14:textId="77777777" w:rsidR="0048307F" w:rsidRDefault="0048307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57D211" w14:textId="77777777" w:rsidR="001F09BE" w:rsidRPr="00A1739A" w:rsidRDefault="001F09BE" w:rsidP="00B00667">
    <w:pPr>
      <w:pStyle w:val="Koptekst"/>
      <w:spacing w:line="240" w:lineRule="auto"/>
      <w:rPr>
        <w:color w:val="808080" w:themeColor="background1" w:themeShade="80"/>
        <w:sz w:val="16"/>
        <w:szCs w:val="16"/>
        <w:lang w:val="en-US"/>
      </w:rPr>
    </w:pPr>
  </w:p>
  <w:p w14:paraId="4622C213" w14:textId="77777777" w:rsidR="001F09BE" w:rsidRPr="00A1739A" w:rsidRDefault="001F09BE" w:rsidP="00B00667">
    <w:pPr>
      <w:pStyle w:val="Koptekst"/>
      <w:spacing w:line="240" w:lineRule="auto"/>
      <w:rPr>
        <w:color w:val="808080" w:themeColor="background1" w:themeShade="80"/>
        <w:sz w:val="16"/>
        <w:szCs w:val="16"/>
        <w:lang w:val="en-US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1304"/>
      <w:gridCol w:w="397"/>
      <w:gridCol w:w="6238"/>
      <w:gridCol w:w="1301"/>
    </w:tblGrid>
    <w:tr w:rsidR="001F09BE" w:rsidRPr="00A1739A" w14:paraId="5A48EA53" w14:textId="77777777" w:rsidTr="001B11CB">
      <w:trPr>
        <w:trHeight w:hRule="exact" w:val="284"/>
      </w:trPr>
      <w:tc>
        <w:tcPr>
          <w:tcW w:w="1304" w:type="dxa"/>
          <w:vAlign w:val="center"/>
        </w:tcPr>
        <w:p w14:paraId="3E7C1BF5" w14:textId="77777777" w:rsidR="001F09BE" w:rsidRPr="00A1739A" w:rsidRDefault="001F09BE" w:rsidP="00E02324">
          <w:pPr>
            <w:pStyle w:val="Koptekst"/>
            <w:jc w:val="right"/>
            <w:rPr>
              <w:color w:val="808080" w:themeColor="background1" w:themeShade="80"/>
              <w:sz w:val="16"/>
              <w:szCs w:val="16"/>
            </w:rPr>
          </w:pPr>
          <w:r w:rsidRPr="00A1739A">
            <w:rPr>
              <w:color w:val="808080" w:themeColor="background1" w:themeShade="80"/>
              <w:sz w:val="16"/>
              <w:szCs w:val="16"/>
            </w:rPr>
            <w:t>Titel</w:t>
          </w:r>
        </w:p>
      </w:tc>
      <w:tc>
        <w:tcPr>
          <w:tcW w:w="397" w:type="dxa"/>
          <w:vAlign w:val="center"/>
        </w:tcPr>
        <w:p w14:paraId="3A4963AA" w14:textId="77777777" w:rsidR="001F09BE" w:rsidRPr="00A1739A" w:rsidRDefault="001F09BE" w:rsidP="00E02324">
          <w:pPr>
            <w:pStyle w:val="Koptekst"/>
            <w:rPr>
              <w:color w:val="808080" w:themeColor="background1" w:themeShade="80"/>
              <w:sz w:val="16"/>
              <w:szCs w:val="16"/>
            </w:rPr>
          </w:pPr>
        </w:p>
      </w:tc>
      <w:tc>
        <w:tcPr>
          <w:tcW w:w="6238" w:type="dxa"/>
          <w:vAlign w:val="center"/>
        </w:tcPr>
        <w:p w14:paraId="2C814C8C" w14:textId="77777777" w:rsidR="001F09BE" w:rsidRPr="00A1739A" w:rsidRDefault="00BF5B65" w:rsidP="00617C1D">
          <w:pPr>
            <w:pStyle w:val="Voettekst"/>
            <w:rPr>
              <w:color w:val="808080" w:themeColor="background1" w:themeShade="80"/>
              <w:sz w:val="16"/>
              <w:szCs w:val="16"/>
            </w:rPr>
          </w:pPr>
          <w:r>
            <w:fldChar w:fldCharType="begin" w:fldLock="1"/>
          </w:r>
          <w:r>
            <w:instrText xml:space="preserve"> mitVV VV302CFAD4B1527F44B9C4CD2E413B4A76 \* MERGEFORMAT </w:instrText>
          </w:r>
          <w:r>
            <w:fldChar w:fldCharType="separate"/>
          </w:r>
          <w:r w:rsidR="0055527D">
            <w:rPr>
              <w:bCs/>
              <w:iCs/>
              <w:color w:val="808080" w:themeColor="background1" w:themeShade="80"/>
              <w:sz w:val="16"/>
              <w:szCs w:val="16"/>
            </w:rPr>
            <w:t>Technische Standaarden</w:t>
          </w:r>
          <w:r>
            <w:rPr>
              <w:bCs/>
              <w:iCs/>
              <w:color w:val="808080" w:themeColor="background1" w:themeShade="80"/>
              <w:sz w:val="16"/>
              <w:szCs w:val="16"/>
            </w:rPr>
            <w:fldChar w:fldCharType="end"/>
          </w:r>
          <w:r w:rsidR="001F09BE" w:rsidRPr="00A1739A">
            <w:rPr>
              <w:color w:val="808080" w:themeColor="background1" w:themeShade="80"/>
              <w:sz w:val="16"/>
              <w:szCs w:val="16"/>
            </w:rPr>
            <w:t xml:space="preserve">  </w:t>
          </w:r>
        </w:p>
        <w:p w14:paraId="77625DE3" w14:textId="77777777" w:rsidR="001F09BE" w:rsidRPr="00A1739A" w:rsidRDefault="001F09BE" w:rsidP="00E02324">
          <w:pPr>
            <w:rPr>
              <w:iCs/>
              <w:color w:val="808080" w:themeColor="background1" w:themeShade="80"/>
              <w:sz w:val="16"/>
              <w:szCs w:val="16"/>
            </w:rPr>
          </w:pPr>
        </w:p>
        <w:p w14:paraId="13B8D52A" w14:textId="77777777" w:rsidR="001F09BE" w:rsidRPr="00A1739A" w:rsidRDefault="001F09BE" w:rsidP="00E02324">
          <w:pPr>
            <w:pStyle w:val="Koptekst"/>
            <w:rPr>
              <w:color w:val="808080" w:themeColor="background1" w:themeShade="80"/>
              <w:sz w:val="16"/>
              <w:szCs w:val="16"/>
            </w:rPr>
          </w:pPr>
        </w:p>
      </w:tc>
      <w:tc>
        <w:tcPr>
          <w:tcW w:w="1301" w:type="dxa"/>
          <w:vAlign w:val="center"/>
        </w:tcPr>
        <w:p w14:paraId="34D65DF0" w14:textId="77777777" w:rsidR="001F09BE" w:rsidRPr="00A1739A" w:rsidRDefault="001F09BE">
          <w:pPr>
            <w:spacing w:line="240" w:lineRule="auto"/>
            <w:rPr>
              <w:color w:val="808080" w:themeColor="background1" w:themeShade="80"/>
              <w:sz w:val="16"/>
              <w:szCs w:val="16"/>
            </w:rPr>
          </w:pPr>
        </w:p>
        <w:p w14:paraId="1EDE8413" w14:textId="77777777" w:rsidR="001F09BE" w:rsidRPr="00A1739A" w:rsidRDefault="001F09BE">
          <w:pPr>
            <w:spacing w:line="240" w:lineRule="auto"/>
            <w:rPr>
              <w:color w:val="808080" w:themeColor="background1" w:themeShade="80"/>
              <w:sz w:val="16"/>
              <w:szCs w:val="16"/>
            </w:rPr>
          </w:pPr>
        </w:p>
        <w:p w14:paraId="597D961B" w14:textId="77777777" w:rsidR="001F09BE" w:rsidRPr="00A1739A" w:rsidRDefault="001F09BE">
          <w:pPr>
            <w:spacing w:line="240" w:lineRule="auto"/>
            <w:rPr>
              <w:color w:val="808080" w:themeColor="background1" w:themeShade="80"/>
              <w:sz w:val="16"/>
              <w:szCs w:val="16"/>
            </w:rPr>
          </w:pPr>
        </w:p>
        <w:p w14:paraId="41F47568" w14:textId="77777777" w:rsidR="001F09BE" w:rsidRPr="00A1739A" w:rsidRDefault="001F09BE" w:rsidP="00BE61F5">
          <w:pPr>
            <w:pStyle w:val="Koptekst"/>
            <w:rPr>
              <w:color w:val="808080" w:themeColor="background1" w:themeShade="80"/>
              <w:sz w:val="16"/>
              <w:szCs w:val="16"/>
            </w:rPr>
          </w:pPr>
        </w:p>
      </w:tc>
    </w:tr>
    <w:tr w:rsidR="001F09BE" w:rsidRPr="00A1739A" w14:paraId="69883DE8" w14:textId="77777777" w:rsidTr="001B11CB">
      <w:trPr>
        <w:trHeight w:hRule="exact" w:val="284"/>
      </w:trPr>
      <w:tc>
        <w:tcPr>
          <w:tcW w:w="1304" w:type="dxa"/>
          <w:vAlign w:val="center"/>
        </w:tcPr>
        <w:p w14:paraId="3A52604C" w14:textId="77777777" w:rsidR="001F09BE" w:rsidRPr="00A1739A" w:rsidRDefault="001F09BE" w:rsidP="00E02324">
          <w:pPr>
            <w:pStyle w:val="Koptekst"/>
            <w:jc w:val="right"/>
            <w:rPr>
              <w:color w:val="808080" w:themeColor="background1" w:themeShade="80"/>
              <w:sz w:val="16"/>
              <w:szCs w:val="16"/>
            </w:rPr>
          </w:pPr>
        </w:p>
      </w:tc>
      <w:tc>
        <w:tcPr>
          <w:tcW w:w="397" w:type="dxa"/>
          <w:vAlign w:val="center"/>
        </w:tcPr>
        <w:p w14:paraId="05451DE7" w14:textId="77777777" w:rsidR="001F09BE" w:rsidRPr="00A1739A" w:rsidRDefault="001F09BE" w:rsidP="00E02324">
          <w:pPr>
            <w:pStyle w:val="Koptekst"/>
            <w:rPr>
              <w:color w:val="808080" w:themeColor="background1" w:themeShade="80"/>
              <w:sz w:val="16"/>
              <w:szCs w:val="16"/>
            </w:rPr>
          </w:pPr>
        </w:p>
      </w:tc>
      <w:tc>
        <w:tcPr>
          <w:tcW w:w="6238" w:type="dxa"/>
          <w:vAlign w:val="center"/>
        </w:tcPr>
        <w:p w14:paraId="4798D5AC" w14:textId="77777777" w:rsidR="0055527D" w:rsidRDefault="00284A7C" w:rsidP="00227AB2">
          <w:pPr>
            <w:rPr>
              <w:color w:val="808080" w:themeColor="background1" w:themeShade="80"/>
              <w:sz w:val="16"/>
              <w:szCs w:val="16"/>
            </w:rPr>
          </w:pPr>
          <w:r w:rsidRPr="00A1739A">
            <w:rPr>
              <w:color w:val="808080" w:themeColor="background1" w:themeShade="80"/>
              <w:sz w:val="16"/>
              <w:szCs w:val="16"/>
            </w:rPr>
            <w:fldChar w:fldCharType="begin" w:fldLock="1"/>
          </w:r>
          <w:r w:rsidR="001F09BE" w:rsidRPr="00A1739A">
            <w:rPr>
              <w:color w:val="808080" w:themeColor="background1" w:themeShade="80"/>
              <w:sz w:val="16"/>
              <w:szCs w:val="16"/>
            </w:rPr>
            <w:instrText xml:space="preserve"> mitVV VV94EC32F8526F5C4EA068FDAEB8725644 \ea \* MERGEFORMAT </w:instrText>
          </w:r>
          <w:r w:rsidRPr="00A1739A">
            <w:rPr>
              <w:color w:val="808080" w:themeColor="background1" w:themeShade="80"/>
              <w:sz w:val="16"/>
              <w:szCs w:val="16"/>
            </w:rPr>
            <w:fldChar w:fldCharType="separate"/>
          </w:r>
          <w:r w:rsidR="0055527D">
            <w:rPr>
              <w:color w:val="808080" w:themeColor="background1" w:themeShade="80"/>
              <w:sz w:val="16"/>
              <w:szCs w:val="16"/>
            </w:rPr>
            <w:t>Bestelformulier cilinder_hangslot Waterketen</w:t>
          </w:r>
        </w:p>
        <w:p w14:paraId="4D4A0E83" w14:textId="77777777" w:rsidR="001F09BE" w:rsidRPr="00A1739A" w:rsidRDefault="00284A7C" w:rsidP="00227AB2">
          <w:pPr>
            <w:rPr>
              <w:color w:val="808080" w:themeColor="background1" w:themeShade="80"/>
              <w:sz w:val="16"/>
              <w:szCs w:val="16"/>
            </w:rPr>
          </w:pPr>
          <w:r w:rsidRPr="00A1739A">
            <w:rPr>
              <w:color w:val="808080" w:themeColor="background1" w:themeShade="80"/>
              <w:sz w:val="16"/>
              <w:szCs w:val="16"/>
            </w:rPr>
            <w:fldChar w:fldCharType="end"/>
          </w:r>
        </w:p>
        <w:p w14:paraId="2D1B8810" w14:textId="77777777" w:rsidR="001F09BE" w:rsidRPr="00A1739A" w:rsidRDefault="001F09BE" w:rsidP="00E02324">
          <w:pPr>
            <w:pStyle w:val="Koptekst"/>
            <w:rPr>
              <w:color w:val="808080" w:themeColor="background1" w:themeShade="80"/>
              <w:sz w:val="16"/>
              <w:szCs w:val="16"/>
            </w:rPr>
          </w:pPr>
        </w:p>
      </w:tc>
      <w:tc>
        <w:tcPr>
          <w:tcW w:w="1301" w:type="dxa"/>
          <w:vAlign w:val="center"/>
        </w:tcPr>
        <w:p w14:paraId="143FAACD" w14:textId="77777777" w:rsidR="001F09BE" w:rsidRPr="00A1739A" w:rsidRDefault="00BF5B65" w:rsidP="007F3C29">
          <w:pPr>
            <w:spacing w:line="240" w:lineRule="auto"/>
            <w:rPr>
              <w:color w:val="808080" w:themeColor="background1" w:themeShade="80"/>
              <w:sz w:val="16"/>
              <w:szCs w:val="16"/>
            </w:rPr>
          </w:pPr>
          <w:r>
            <w:fldChar w:fldCharType="begin" w:fldLock="1"/>
          </w:r>
          <w:r>
            <w:instrText xml:space="preserve"> mitVV VV81F16D868A041846A53C0BBC2C612BB6 \* MERGEFORMAT </w:instrText>
          </w:r>
          <w:r>
            <w:fldChar w:fldCharType="separate"/>
          </w:r>
          <w:r w:rsidR="0055527D">
            <w:rPr>
              <w:color w:val="808080" w:themeColor="background1" w:themeShade="80"/>
              <w:sz w:val="16"/>
              <w:szCs w:val="16"/>
            </w:rPr>
            <w:t>Versie 1.00</w:t>
          </w:r>
          <w:r>
            <w:rPr>
              <w:color w:val="808080" w:themeColor="background1" w:themeShade="80"/>
              <w:sz w:val="16"/>
              <w:szCs w:val="16"/>
            </w:rPr>
            <w:fldChar w:fldCharType="end"/>
          </w:r>
        </w:p>
      </w:tc>
    </w:tr>
    <w:tr w:rsidR="001F09BE" w:rsidRPr="00A1739A" w14:paraId="3D6C9E0B" w14:textId="77777777" w:rsidTr="001B11CB">
      <w:trPr>
        <w:trHeight w:hRule="exact" w:val="284"/>
      </w:trPr>
      <w:tc>
        <w:tcPr>
          <w:tcW w:w="1304" w:type="dxa"/>
          <w:vAlign w:val="center"/>
        </w:tcPr>
        <w:p w14:paraId="2ABBD968" w14:textId="77777777" w:rsidR="001F09BE" w:rsidRPr="00A1739A" w:rsidRDefault="001F09BE" w:rsidP="00E02324">
          <w:pPr>
            <w:pStyle w:val="Koptekst"/>
            <w:jc w:val="right"/>
            <w:rPr>
              <w:color w:val="808080" w:themeColor="background1" w:themeShade="80"/>
              <w:sz w:val="16"/>
              <w:szCs w:val="16"/>
            </w:rPr>
          </w:pPr>
          <w:r w:rsidRPr="00A1739A">
            <w:rPr>
              <w:color w:val="808080" w:themeColor="background1" w:themeShade="80"/>
              <w:sz w:val="16"/>
              <w:szCs w:val="16"/>
            </w:rPr>
            <w:t>Pagina</w:t>
          </w:r>
        </w:p>
      </w:tc>
      <w:tc>
        <w:tcPr>
          <w:tcW w:w="397" w:type="dxa"/>
          <w:vAlign w:val="center"/>
        </w:tcPr>
        <w:p w14:paraId="03902262" w14:textId="77777777" w:rsidR="001F09BE" w:rsidRPr="00A1739A" w:rsidRDefault="001F09BE" w:rsidP="00E02324">
          <w:pPr>
            <w:pStyle w:val="Koptekst"/>
            <w:rPr>
              <w:color w:val="808080" w:themeColor="background1" w:themeShade="80"/>
              <w:sz w:val="16"/>
              <w:szCs w:val="16"/>
            </w:rPr>
          </w:pPr>
        </w:p>
      </w:tc>
      <w:tc>
        <w:tcPr>
          <w:tcW w:w="6238" w:type="dxa"/>
          <w:vAlign w:val="center"/>
        </w:tcPr>
        <w:p w14:paraId="4B83B489" w14:textId="77777777" w:rsidR="001F09BE" w:rsidRPr="00A1739A" w:rsidRDefault="00284A7C" w:rsidP="00E02324">
          <w:pPr>
            <w:pStyle w:val="Koptekst"/>
            <w:rPr>
              <w:color w:val="808080" w:themeColor="background1" w:themeShade="80"/>
              <w:sz w:val="16"/>
              <w:szCs w:val="16"/>
            </w:rPr>
          </w:pPr>
          <w:r w:rsidRPr="00A1739A">
            <w:rPr>
              <w:color w:val="808080" w:themeColor="background1" w:themeShade="80"/>
              <w:sz w:val="16"/>
              <w:szCs w:val="16"/>
            </w:rPr>
            <w:fldChar w:fldCharType="begin"/>
          </w:r>
          <w:r w:rsidR="001F09BE" w:rsidRPr="00A1739A">
            <w:rPr>
              <w:color w:val="808080" w:themeColor="background1" w:themeShade="80"/>
              <w:sz w:val="16"/>
              <w:szCs w:val="16"/>
            </w:rPr>
            <w:instrText xml:space="preserve"> PAGE   \* MERGEFORMAT </w:instrText>
          </w:r>
          <w:r w:rsidRPr="00A1739A">
            <w:rPr>
              <w:color w:val="808080" w:themeColor="background1" w:themeShade="80"/>
              <w:sz w:val="16"/>
              <w:szCs w:val="16"/>
            </w:rPr>
            <w:fldChar w:fldCharType="separate"/>
          </w:r>
          <w:r w:rsidR="009F74D5">
            <w:rPr>
              <w:noProof/>
              <w:color w:val="808080" w:themeColor="background1" w:themeShade="80"/>
              <w:sz w:val="16"/>
              <w:szCs w:val="16"/>
            </w:rPr>
            <w:t>3</w:t>
          </w:r>
          <w:r w:rsidRPr="00A1739A">
            <w:rPr>
              <w:color w:val="808080" w:themeColor="background1" w:themeShade="80"/>
              <w:sz w:val="16"/>
              <w:szCs w:val="16"/>
            </w:rPr>
            <w:fldChar w:fldCharType="end"/>
          </w:r>
          <w:r w:rsidR="001F09BE" w:rsidRPr="00A1739A">
            <w:rPr>
              <w:color w:val="808080" w:themeColor="background1" w:themeShade="80"/>
              <w:sz w:val="16"/>
              <w:szCs w:val="16"/>
            </w:rPr>
            <w:t xml:space="preserve"> van </w:t>
          </w:r>
          <w:r w:rsidR="00BF5B65">
            <w:fldChar w:fldCharType="begin"/>
          </w:r>
          <w:r w:rsidR="00BF5B65">
            <w:instrText xml:space="preserve"> NUMPAGES   \* MERGEFORMAT </w:instrText>
          </w:r>
          <w:r w:rsidR="00BF5B65">
            <w:fldChar w:fldCharType="separate"/>
          </w:r>
          <w:r w:rsidR="009F74D5" w:rsidRPr="009F74D5">
            <w:rPr>
              <w:noProof/>
              <w:color w:val="808080" w:themeColor="background1" w:themeShade="80"/>
              <w:sz w:val="16"/>
              <w:szCs w:val="16"/>
            </w:rPr>
            <w:t>3</w:t>
          </w:r>
          <w:r w:rsidR="00BF5B65">
            <w:rPr>
              <w:noProof/>
              <w:color w:val="808080" w:themeColor="background1" w:themeShade="80"/>
              <w:sz w:val="16"/>
              <w:szCs w:val="16"/>
            </w:rPr>
            <w:fldChar w:fldCharType="end"/>
          </w:r>
        </w:p>
      </w:tc>
      <w:tc>
        <w:tcPr>
          <w:tcW w:w="1301" w:type="dxa"/>
          <w:vAlign w:val="center"/>
        </w:tcPr>
        <w:p w14:paraId="16B1C8AF" w14:textId="77777777" w:rsidR="001F09BE" w:rsidRPr="00A1739A" w:rsidRDefault="001F09BE" w:rsidP="00BE61F5">
          <w:pPr>
            <w:pStyle w:val="Koptekst"/>
            <w:rPr>
              <w:color w:val="808080" w:themeColor="background1" w:themeShade="80"/>
              <w:sz w:val="16"/>
              <w:szCs w:val="16"/>
            </w:rPr>
          </w:pPr>
        </w:p>
      </w:tc>
    </w:tr>
  </w:tbl>
  <w:p w14:paraId="0AF7D5E1" w14:textId="77777777" w:rsidR="001F09BE" w:rsidRPr="00A1739A" w:rsidRDefault="001F09BE" w:rsidP="00B00667">
    <w:pPr>
      <w:pStyle w:val="Koptekst"/>
      <w:spacing w:line="240" w:lineRule="auto"/>
      <w:rPr>
        <w:color w:val="808080" w:themeColor="background1" w:themeShade="80"/>
        <w:sz w:val="16"/>
        <w:szCs w:val="16"/>
        <w:lang w:val="en-US"/>
      </w:rPr>
    </w:pPr>
  </w:p>
  <w:p w14:paraId="60D4CFF5" w14:textId="77777777" w:rsidR="001F09BE" w:rsidRPr="00A1739A" w:rsidRDefault="001F09BE" w:rsidP="00CE5143">
    <w:pPr>
      <w:pStyle w:val="Koptekst"/>
      <w:tabs>
        <w:tab w:val="clear" w:pos="4703"/>
        <w:tab w:val="clear" w:pos="9406"/>
        <w:tab w:val="left" w:pos="1980"/>
      </w:tabs>
      <w:spacing w:line="240" w:lineRule="auto"/>
      <w:rPr>
        <w:color w:val="808080" w:themeColor="background1" w:themeShade="80"/>
        <w:sz w:val="16"/>
        <w:szCs w:val="16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B5051F" w14:textId="77777777" w:rsidR="0048307F" w:rsidRDefault="0048307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05CCDA3C"/>
    <w:lvl w:ilvl="0">
      <w:numFmt w:val="decimal"/>
      <w:lvlText w:val="*"/>
      <w:lvlJc w:val="left"/>
    </w:lvl>
  </w:abstractNum>
  <w:abstractNum w:abstractNumId="1" w15:restartNumberingAfterBreak="0">
    <w:nsid w:val="00875EB1"/>
    <w:multiLevelType w:val="hybridMultilevel"/>
    <w:tmpl w:val="4E20A4F8"/>
    <w:lvl w:ilvl="0" w:tplc="09984C3C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9C030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A8CB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1204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7239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8683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283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6CC9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6A8C1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33A6"/>
    <w:multiLevelType w:val="hybridMultilevel"/>
    <w:tmpl w:val="045EE436"/>
    <w:lvl w:ilvl="0" w:tplc="FAEE06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91AAE"/>
    <w:multiLevelType w:val="hybridMultilevel"/>
    <w:tmpl w:val="7CBA78C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367E7"/>
    <w:multiLevelType w:val="hybridMultilevel"/>
    <w:tmpl w:val="FA505A86"/>
    <w:lvl w:ilvl="0" w:tplc="0413000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AF5EF0"/>
    <w:multiLevelType w:val="hybridMultilevel"/>
    <w:tmpl w:val="76D41140"/>
    <w:lvl w:ilvl="0" w:tplc="EF3680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4711AF"/>
    <w:multiLevelType w:val="singleLevel"/>
    <w:tmpl w:val="266428FE"/>
    <w:lvl w:ilvl="0">
      <w:start w:val="1"/>
      <w:numFmt w:val="lowerLetter"/>
      <w:lvlText w:val="%1."/>
      <w:legacy w:legacy="1" w:legacySpace="0" w:legacyIndent="567"/>
      <w:lvlJc w:val="left"/>
      <w:pPr>
        <w:ind w:left="567" w:hanging="567"/>
      </w:pPr>
    </w:lvl>
  </w:abstractNum>
  <w:abstractNum w:abstractNumId="7" w15:restartNumberingAfterBreak="0">
    <w:nsid w:val="24062942"/>
    <w:multiLevelType w:val="hybridMultilevel"/>
    <w:tmpl w:val="E256873C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C70114"/>
    <w:multiLevelType w:val="hybridMultilevel"/>
    <w:tmpl w:val="F2BCB30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626CDC"/>
    <w:multiLevelType w:val="hybridMultilevel"/>
    <w:tmpl w:val="57C82D1E"/>
    <w:lvl w:ilvl="0" w:tplc="D3F885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E22E8C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F2EA5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1EB0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236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2BCF4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FA3C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4CE1E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EF083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377B4B"/>
    <w:multiLevelType w:val="hybridMultilevel"/>
    <w:tmpl w:val="5420DA0A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0E0662"/>
    <w:multiLevelType w:val="hybridMultilevel"/>
    <w:tmpl w:val="865E3E70"/>
    <w:lvl w:ilvl="0" w:tplc="EF3680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1221CA"/>
    <w:multiLevelType w:val="hybridMultilevel"/>
    <w:tmpl w:val="142655AA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3D29202F"/>
    <w:multiLevelType w:val="hybridMultilevel"/>
    <w:tmpl w:val="9D4E2C82"/>
    <w:lvl w:ilvl="0" w:tplc="0413000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0D1AA5"/>
    <w:multiLevelType w:val="hybridMultilevel"/>
    <w:tmpl w:val="B0AEB3D8"/>
    <w:lvl w:ilvl="0" w:tplc="EFE823E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D216CB"/>
    <w:multiLevelType w:val="hybridMultilevel"/>
    <w:tmpl w:val="5D863EA0"/>
    <w:lvl w:ilvl="0" w:tplc="EF3680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BC2AA0"/>
    <w:multiLevelType w:val="hybridMultilevel"/>
    <w:tmpl w:val="E55A3578"/>
    <w:lvl w:ilvl="0" w:tplc="04130001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E26E3"/>
    <w:multiLevelType w:val="hybridMultilevel"/>
    <w:tmpl w:val="0BAE60C4"/>
    <w:lvl w:ilvl="0" w:tplc="EF3680E4">
      <w:start w:val="1"/>
      <w:numFmt w:val="decimal"/>
      <w:lvlText w:val="%1."/>
      <w:lvlJc w:val="left"/>
      <w:pPr>
        <w:ind w:left="720" w:hanging="360"/>
      </w:pPr>
    </w:lvl>
    <w:lvl w:ilvl="1" w:tplc="04130003" w:tentative="1">
      <w:start w:val="1"/>
      <w:numFmt w:val="lowerLetter"/>
      <w:lvlText w:val="%2."/>
      <w:lvlJc w:val="left"/>
      <w:pPr>
        <w:ind w:left="1440" w:hanging="360"/>
      </w:pPr>
    </w:lvl>
    <w:lvl w:ilvl="2" w:tplc="04130005" w:tentative="1">
      <w:start w:val="1"/>
      <w:numFmt w:val="lowerRoman"/>
      <w:lvlText w:val="%3."/>
      <w:lvlJc w:val="right"/>
      <w:pPr>
        <w:ind w:left="2160" w:hanging="180"/>
      </w:pPr>
    </w:lvl>
    <w:lvl w:ilvl="3" w:tplc="04130001" w:tentative="1">
      <w:start w:val="1"/>
      <w:numFmt w:val="decimal"/>
      <w:lvlText w:val="%4."/>
      <w:lvlJc w:val="left"/>
      <w:pPr>
        <w:ind w:left="2880" w:hanging="360"/>
      </w:pPr>
    </w:lvl>
    <w:lvl w:ilvl="4" w:tplc="04130003" w:tentative="1">
      <w:start w:val="1"/>
      <w:numFmt w:val="lowerLetter"/>
      <w:lvlText w:val="%5."/>
      <w:lvlJc w:val="left"/>
      <w:pPr>
        <w:ind w:left="3600" w:hanging="360"/>
      </w:pPr>
    </w:lvl>
    <w:lvl w:ilvl="5" w:tplc="04130005" w:tentative="1">
      <w:start w:val="1"/>
      <w:numFmt w:val="lowerRoman"/>
      <w:lvlText w:val="%6."/>
      <w:lvlJc w:val="right"/>
      <w:pPr>
        <w:ind w:left="4320" w:hanging="180"/>
      </w:pPr>
    </w:lvl>
    <w:lvl w:ilvl="6" w:tplc="04130001" w:tentative="1">
      <w:start w:val="1"/>
      <w:numFmt w:val="decimal"/>
      <w:lvlText w:val="%7."/>
      <w:lvlJc w:val="left"/>
      <w:pPr>
        <w:ind w:left="5040" w:hanging="360"/>
      </w:pPr>
    </w:lvl>
    <w:lvl w:ilvl="7" w:tplc="04130003" w:tentative="1">
      <w:start w:val="1"/>
      <w:numFmt w:val="lowerLetter"/>
      <w:lvlText w:val="%8."/>
      <w:lvlJc w:val="left"/>
      <w:pPr>
        <w:ind w:left="5760" w:hanging="360"/>
      </w:pPr>
    </w:lvl>
    <w:lvl w:ilvl="8" w:tplc="0413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CB60EF"/>
    <w:multiLevelType w:val="hybridMultilevel"/>
    <w:tmpl w:val="887A4EE6"/>
    <w:lvl w:ilvl="0" w:tplc="0413000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E27310"/>
    <w:multiLevelType w:val="hybridMultilevel"/>
    <w:tmpl w:val="F39AF160"/>
    <w:lvl w:ilvl="0" w:tplc="D3F885A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136317"/>
    <w:multiLevelType w:val="singleLevel"/>
    <w:tmpl w:val="266428FE"/>
    <w:lvl w:ilvl="0">
      <w:start w:val="1"/>
      <w:numFmt w:val="lowerLetter"/>
      <w:lvlText w:val="%1."/>
      <w:legacy w:legacy="1" w:legacySpace="0" w:legacyIndent="567"/>
      <w:lvlJc w:val="left"/>
      <w:pPr>
        <w:ind w:left="567" w:hanging="567"/>
      </w:pPr>
    </w:lvl>
  </w:abstractNum>
  <w:abstractNum w:abstractNumId="21" w15:restartNumberingAfterBreak="0">
    <w:nsid w:val="511712CE"/>
    <w:multiLevelType w:val="multilevel"/>
    <w:tmpl w:val="256AB968"/>
    <w:lvl w:ilvl="0">
      <w:start w:val="1"/>
      <w:numFmt w:val="decimal"/>
      <w:pStyle w:val="Rapporthoofdnummer"/>
      <w:lvlText w:val="%1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1">
      <w:start w:val="1"/>
      <w:numFmt w:val="decimal"/>
      <w:pStyle w:val="Rapportsubnummer"/>
      <w:lvlText w:val="%1.%2"/>
      <w:lvlJc w:val="left"/>
      <w:pPr>
        <w:tabs>
          <w:tab w:val="num" w:pos="851"/>
        </w:tabs>
        <w:ind w:left="0" w:firstLine="0"/>
      </w:pPr>
      <w:rPr>
        <w:rFonts w:hint="default"/>
        <w:b/>
        <w:i w:val="0"/>
        <w:sz w:val="19"/>
        <w:szCs w:val="19"/>
      </w:rPr>
    </w:lvl>
    <w:lvl w:ilvl="2">
      <w:start w:val="1"/>
      <w:numFmt w:val="decimal"/>
      <w:pStyle w:val="Rapportsubsubnummer"/>
      <w:lvlText w:val="%1.%2.%3"/>
      <w:lvlJc w:val="left"/>
      <w:pPr>
        <w:tabs>
          <w:tab w:val="num" w:pos="851"/>
        </w:tabs>
        <w:ind w:left="0" w:firstLine="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Raqpportsubsubsubnummer"/>
      <w:lvlText w:val="%1.%2.%3.%4"/>
      <w:lvlJc w:val="left"/>
      <w:pPr>
        <w:tabs>
          <w:tab w:val="num" w:pos="851"/>
        </w:tabs>
        <w:ind w:left="0" w:firstLine="0"/>
      </w:pPr>
      <w:rPr>
        <w:rFonts w:hint="default"/>
        <w:b/>
        <w:i/>
        <w:sz w:val="18"/>
        <w:szCs w:val="18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-851"/>
        </w:tabs>
        <w:ind w:left="-851" w:firstLine="0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-851"/>
        </w:tabs>
        <w:ind w:left="-851" w:firstLine="0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-851"/>
        </w:tabs>
        <w:ind w:left="-851" w:firstLine="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-851"/>
        </w:tabs>
        <w:ind w:left="-851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851"/>
        </w:tabs>
        <w:ind w:left="-851" w:firstLine="0"/>
      </w:pPr>
      <w:rPr>
        <w:rFonts w:hint="default"/>
      </w:rPr>
    </w:lvl>
  </w:abstractNum>
  <w:abstractNum w:abstractNumId="22" w15:restartNumberingAfterBreak="0">
    <w:nsid w:val="55B66986"/>
    <w:multiLevelType w:val="hybridMultilevel"/>
    <w:tmpl w:val="FB0A5EB0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6E4F43"/>
    <w:multiLevelType w:val="hybridMultilevel"/>
    <w:tmpl w:val="6882D44E"/>
    <w:lvl w:ilvl="0" w:tplc="751AC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579C8BF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D388A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B21B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CA077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70CAA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98B6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7E645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DEEAC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3875BE"/>
    <w:multiLevelType w:val="hybridMultilevel"/>
    <w:tmpl w:val="725E058A"/>
    <w:lvl w:ilvl="0" w:tplc="5ABA28C4">
      <w:start w:val="1"/>
      <w:numFmt w:val="lowerLetter"/>
      <w:lvlText w:val="%1."/>
      <w:lvlJc w:val="left"/>
      <w:pPr>
        <w:ind w:left="567" w:hanging="567"/>
      </w:pPr>
      <w:rPr>
        <w:rFonts w:hint="default"/>
      </w:rPr>
    </w:lvl>
    <w:lvl w:ilvl="1" w:tplc="04130003" w:tentative="1">
      <w:start w:val="1"/>
      <w:numFmt w:val="lowerLetter"/>
      <w:lvlText w:val="%2."/>
      <w:lvlJc w:val="left"/>
      <w:pPr>
        <w:ind w:left="1440" w:hanging="360"/>
      </w:pPr>
    </w:lvl>
    <w:lvl w:ilvl="2" w:tplc="04130005" w:tentative="1">
      <w:start w:val="1"/>
      <w:numFmt w:val="lowerRoman"/>
      <w:lvlText w:val="%3."/>
      <w:lvlJc w:val="right"/>
      <w:pPr>
        <w:ind w:left="2160" w:hanging="180"/>
      </w:pPr>
    </w:lvl>
    <w:lvl w:ilvl="3" w:tplc="04130001" w:tentative="1">
      <w:start w:val="1"/>
      <w:numFmt w:val="decimal"/>
      <w:lvlText w:val="%4."/>
      <w:lvlJc w:val="left"/>
      <w:pPr>
        <w:ind w:left="2880" w:hanging="360"/>
      </w:pPr>
    </w:lvl>
    <w:lvl w:ilvl="4" w:tplc="04130003" w:tentative="1">
      <w:start w:val="1"/>
      <w:numFmt w:val="lowerLetter"/>
      <w:lvlText w:val="%5."/>
      <w:lvlJc w:val="left"/>
      <w:pPr>
        <w:ind w:left="3600" w:hanging="360"/>
      </w:pPr>
    </w:lvl>
    <w:lvl w:ilvl="5" w:tplc="04130005" w:tentative="1">
      <w:start w:val="1"/>
      <w:numFmt w:val="lowerRoman"/>
      <w:lvlText w:val="%6."/>
      <w:lvlJc w:val="right"/>
      <w:pPr>
        <w:ind w:left="4320" w:hanging="180"/>
      </w:pPr>
    </w:lvl>
    <w:lvl w:ilvl="6" w:tplc="04130001" w:tentative="1">
      <w:start w:val="1"/>
      <w:numFmt w:val="decimal"/>
      <w:lvlText w:val="%7."/>
      <w:lvlJc w:val="left"/>
      <w:pPr>
        <w:ind w:left="5040" w:hanging="360"/>
      </w:pPr>
    </w:lvl>
    <w:lvl w:ilvl="7" w:tplc="04130003" w:tentative="1">
      <w:start w:val="1"/>
      <w:numFmt w:val="lowerLetter"/>
      <w:lvlText w:val="%8."/>
      <w:lvlJc w:val="left"/>
      <w:pPr>
        <w:ind w:left="5760" w:hanging="360"/>
      </w:pPr>
    </w:lvl>
    <w:lvl w:ilvl="8" w:tplc="0413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0A4539"/>
    <w:multiLevelType w:val="hybridMultilevel"/>
    <w:tmpl w:val="6E3C52C4"/>
    <w:lvl w:ilvl="0" w:tplc="0413000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A4D889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D484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7C5C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8FB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DC6BC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6206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874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EE8BF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5476F6"/>
    <w:multiLevelType w:val="hybridMultilevel"/>
    <w:tmpl w:val="CF78D2AC"/>
    <w:lvl w:ilvl="0" w:tplc="38E632B2">
      <w:start w:val="1"/>
      <w:numFmt w:val="bullet"/>
      <w:pStyle w:val="Bullet1"/>
      <w:lvlText w:val="–"/>
      <w:lvlJc w:val="left"/>
      <w:pPr>
        <w:tabs>
          <w:tab w:val="num" w:pos="567"/>
        </w:tabs>
        <w:ind w:left="567" w:hanging="567"/>
      </w:pPr>
      <w:rPr>
        <w:rFonts w:asci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004243"/>
    <w:multiLevelType w:val="hybridMultilevel"/>
    <w:tmpl w:val="E256873C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900DEC"/>
    <w:multiLevelType w:val="hybridMultilevel"/>
    <w:tmpl w:val="56E03522"/>
    <w:lvl w:ilvl="0" w:tplc="04130001">
      <w:start w:val="3"/>
      <w:numFmt w:val="bullet"/>
      <w:lvlText w:val="-"/>
      <w:lvlJc w:val="left"/>
      <w:pPr>
        <w:tabs>
          <w:tab w:val="num" w:pos="359"/>
        </w:tabs>
        <w:ind w:left="359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79"/>
        </w:tabs>
        <w:ind w:left="107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799"/>
        </w:tabs>
        <w:ind w:left="179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19"/>
        </w:tabs>
        <w:ind w:left="251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39"/>
        </w:tabs>
        <w:ind w:left="323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59"/>
        </w:tabs>
        <w:ind w:left="395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79"/>
        </w:tabs>
        <w:ind w:left="467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399"/>
        </w:tabs>
        <w:ind w:left="539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19"/>
        </w:tabs>
        <w:ind w:left="6119" w:hanging="360"/>
      </w:pPr>
      <w:rPr>
        <w:rFonts w:ascii="Wingdings" w:hAnsi="Wingdings" w:hint="default"/>
      </w:rPr>
    </w:lvl>
  </w:abstractNum>
  <w:abstractNum w:abstractNumId="29" w15:restartNumberingAfterBreak="0">
    <w:nsid w:val="6EA7589A"/>
    <w:multiLevelType w:val="hybridMultilevel"/>
    <w:tmpl w:val="BBDC9F5A"/>
    <w:lvl w:ilvl="0" w:tplc="5684580A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9A7FD5"/>
    <w:multiLevelType w:val="hybridMultilevel"/>
    <w:tmpl w:val="B1801666"/>
    <w:lvl w:ilvl="0" w:tplc="EF3680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880FD8"/>
    <w:multiLevelType w:val="hybridMultilevel"/>
    <w:tmpl w:val="E9DACE64"/>
    <w:lvl w:ilvl="0" w:tplc="CA78FC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DF2F65"/>
    <w:multiLevelType w:val="multilevel"/>
    <w:tmpl w:val="F122543A"/>
    <w:styleLink w:val="Opmaakprofiel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64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E5F5BF1"/>
    <w:multiLevelType w:val="hybridMultilevel"/>
    <w:tmpl w:val="CCDA74BE"/>
    <w:name w:val="GrontmijBullets4423"/>
    <w:lvl w:ilvl="0" w:tplc="869EC574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A4D889F8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8AD48422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B17C5C7E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B248FBB6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1DC6BC3E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3762064A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AE187406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8EE8BFB0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34" w15:restartNumberingAfterBreak="0">
    <w:nsid w:val="7F0E1B91"/>
    <w:multiLevelType w:val="hybridMultilevel"/>
    <w:tmpl w:val="76D4114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3"/>
  </w:num>
  <w:num w:numId="3">
    <w:abstractNumId w:val="4"/>
  </w:num>
  <w:num w:numId="4">
    <w:abstractNumId w:val="18"/>
  </w:num>
  <w:num w:numId="5">
    <w:abstractNumId w:val="13"/>
  </w:num>
  <w:num w:numId="6">
    <w:abstractNumId w:val="25"/>
  </w:num>
  <w:num w:numId="7">
    <w:abstractNumId w:val="9"/>
  </w:num>
  <w:num w:numId="8">
    <w:abstractNumId w:val="0"/>
    <w:lvlOverride w:ilvl="0">
      <w:lvl w:ilvl="0">
        <w:start w:val="1"/>
        <w:numFmt w:val="bullet"/>
        <w:lvlText w:val="–"/>
        <w:legacy w:legacy="1" w:legacySpace="0" w:legacyIndent="567"/>
        <w:lvlJc w:val="left"/>
        <w:pPr>
          <w:ind w:left="567" w:hanging="567"/>
        </w:pPr>
        <w:rPr>
          <w:rFonts w:ascii="Times New Roman" w:hAnsi="Times New Roman" w:hint="default"/>
        </w:rPr>
      </w:lvl>
    </w:lvlOverride>
  </w:num>
  <w:num w:numId="9">
    <w:abstractNumId w:val="28"/>
  </w:num>
  <w:num w:numId="10">
    <w:abstractNumId w:val="2"/>
  </w:num>
  <w:num w:numId="11">
    <w:abstractNumId w:val="6"/>
  </w:num>
  <w:num w:numId="12">
    <w:abstractNumId w:val="29"/>
  </w:num>
  <w:num w:numId="13">
    <w:abstractNumId w:val="11"/>
  </w:num>
  <w:num w:numId="14">
    <w:abstractNumId w:val="15"/>
  </w:num>
  <w:num w:numId="15">
    <w:abstractNumId w:val="31"/>
  </w:num>
  <w:num w:numId="16">
    <w:abstractNumId w:val="1"/>
  </w:num>
  <w:num w:numId="17">
    <w:abstractNumId w:val="3"/>
  </w:num>
  <w:num w:numId="18">
    <w:abstractNumId w:val="22"/>
  </w:num>
  <w:num w:numId="19">
    <w:abstractNumId w:val="17"/>
  </w:num>
  <w:num w:numId="20">
    <w:abstractNumId w:val="34"/>
  </w:num>
  <w:num w:numId="21">
    <w:abstractNumId w:val="5"/>
  </w:num>
  <w:num w:numId="22">
    <w:abstractNumId w:val="20"/>
  </w:num>
  <w:num w:numId="23">
    <w:abstractNumId w:val="24"/>
  </w:num>
  <w:num w:numId="24">
    <w:abstractNumId w:val="30"/>
  </w:num>
  <w:num w:numId="25">
    <w:abstractNumId w:val="32"/>
  </w:num>
  <w:num w:numId="26">
    <w:abstractNumId w:val="21"/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</w:num>
  <w:num w:numId="29">
    <w:abstractNumId w:val="27"/>
  </w:num>
  <w:num w:numId="30">
    <w:abstractNumId w:val="16"/>
  </w:num>
  <w:num w:numId="31">
    <w:abstractNumId w:val="8"/>
  </w:num>
  <w:num w:numId="32">
    <w:abstractNumId w:val="21"/>
  </w:num>
  <w:num w:numId="33">
    <w:abstractNumId w:val="21"/>
  </w:num>
  <w:num w:numId="34">
    <w:abstractNumId w:val="10"/>
  </w:num>
  <w:num w:numId="35">
    <w:abstractNumId w:val="12"/>
  </w:num>
  <w:num w:numId="36">
    <w:abstractNumId w:val="19"/>
  </w:num>
  <w:num w:numId="37">
    <w:abstractNumId w:val="21"/>
  </w:num>
  <w:num w:numId="38">
    <w:abstractNumId w:val="21"/>
  </w:num>
  <w:num w:numId="39">
    <w:abstractNumId w:val="21"/>
  </w:num>
  <w:num w:numId="40">
    <w:abstractNumId w:val="21"/>
  </w:num>
  <w:num w:numId="41">
    <w:abstractNumId w:val="21"/>
  </w:num>
  <w:num w:numId="42">
    <w:abstractNumId w:val="1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ttachedTemplate r:id="rId1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DocAuthor" w:val="Corja Wegerif"/>
    <w:docVar w:name="DocDuplex" w:val="DUPLEX_DEFAULT"/>
    <w:docVar w:name="DocIndex" w:val="0000"/>
    <w:docVar w:name="DocPrinter" w:val="NOPRINTER"/>
    <w:docVar w:name="DocReg" w:val="0"/>
    <w:docVar w:name="DocType" w:val="INT"/>
    <w:docVar w:name="DocumentLanguage" w:val="nl-NL"/>
    <w:docVar w:name="mitFileNames" w:val="ThisDocument|"/>
    <w:docVar w:name="mitStyleTemplates" w:val="Huisstijl Waterschap Vallei en Veluwe|"/>
    <w:docVar w:name="mitXMLOut" w:val="&lt;?xml version=&quot;1.0&quot; encoding=&quot;UTF-8&quot; ?&gt;_x000d__x000a_&lt;MITOUTPUT&gt;&lt;Titel id=&quot;VV302CFAD4B1527F44B9C4CD2E413B4A76&quot; prop=&quot;&quot; def=&quot;&quot; dst=&quot;0&quot; changed=&quot;false&quot; &gt;Technische Standaarden&lt;/Titel&gt;_x000d__x000a_&lt;Subtitel id=&quot;VV94EC32F8526F5C4EA068FDAEB8725644&quot; prop=&quot;&quot; def=&quot;&quot; dst=&quot;0&quot; changed=&quot;false&quot; &gt;Bestelformulier cilinder_hangslot Waterketen_x000d_&lt;/Subtitel&gt;_x000d__x000a_&lt;Versie id=&quot;VV81F16D868A041846A53C0BBC2C612BB6&quot; prop=&quot;&quot; def=&quot;&quot; dst=&quot;0&quot; changed=&quot;false&quot; &gt;Versie 1.00&lt;/Versie&gt;_x000d__x000a_&lt;/MITOUTPUT&gt;"/>
    <w:docVar w:name="SignatureMandatory" w:val="0"/>
    <w:docVar w:name="tblField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Field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FieldName' rs:number='2' rs:write='true'&gt;_x000d__x000a__x0009__x0009__x0009_&lt;s:datatype dt:type='string' dt:maxLength='150' rs:precision='0'_x000d__x000a__x0009__x0009__x0009_ rs:maybenull='false'/&gt;_x000d__x000a__x0009__x0009_&lt;/s:AttributeType&gt;_x000d__x000a__x0009__x0009_&lt;s:AttributeType name='fldFieldDescription' rs:number='3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FieldIndex' rs:number='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Prompt' rs:number='5'_x000d__x000a__x0009__x0009__x0009_ rs:write='true'&gt;_x000d__x000a__x0009__x0009__x0009_&lt;s:datatype dt:type='string' dt:maxLength='100' rs:precision='0'_x000d__x000a__x0009__x0009__x0009_ rs:maybenull='false'/&gt;_x000d__x000a__x0009__x0009_&lt;/s:AttributeType&gt;_x000d__x000a__x0009__x0009_&lt;s:AttributeType name='fldFieldTip' rs:number='6' rs:nullable='true'_x000d__x000a__x0009__x0009__x0009_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ataType' rs:number='7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Format' rs:number='8'_x000d__x000a__x0009__x0009__x0009_ rs:nullable='true'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efault' rs:number='9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DocProp' rs:number='10'_x000d__x000a__x0009__x0009__x0009_ rs:write='true'&gt;_x000d__x000a__x0009__x0009__x0009_&lt;s:datatype dt:type='string' dt:maxLength='100' rs:precision='0'_x000d__x000a__x0009__x0009__x0009_ rs:maybenull='false'/&gt;_x000d__x000a__x0009__x0009_&lt;/s:AttributeType&gt;_x000d__x000a__x0009__x0009_&lt;s:AttributeType name='fldFieldRequired' rs:number='11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DataSource' rs:number='12'_x000d__x000a__x0009__x0009__x0009_ rs:nullable='true'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ialogRelation' rs:number='13'_x000d__x000a__x0009__x0009__x0009_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FieldList' rs:number='1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Run' rs:number='15' rs:nullable='true'_x000d__x000a__x0009__x0009__x0009_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Merge' rs:number='16'_x000d__x000a__x0009__x0009__x0009_ rs:write='true'&gt;_x000d__x000a__x0009__x0009__x0009_&lt;s:datatype dt:type='boolean' dt:maxLength='2' rs:precision='0'_x000d__x000a__x0009__x0009__x0009_ rs:fixedlength='true' rs:maybenull='false'/&gt;_x000d__x000a__x0009__x0009_&lt;/s:AttributeType&gt;_x000d__x000a__x0009__x0009_&lt;s:AttributeType name='fldFieldHidden' rs:number='17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Len' rs:number='18'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Help' rs:number='19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Xpath' rs:number='20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LinkedProp' rs:number='21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extends type='rs:rowbase'/&gt;_x000d__x000a__x0009_&lt;/s:ElementType&gt;_x000d__x000a_&lt;/s:Schema&gt;_x000d__x000a_&lt;rs:data&gt;_x000d__x000a__x0009_&lt;z:row fldFieldID='VV302CFAD4B1527F44B9C4CD2E413B4A76'_x000d__x000a__x0009__x0009_ fldFieldName='VGl0ZWw=' fldFieldDescription='VnVsIGRlIHRpdGVsIHZhbiBoZXQgcmFwcG9ydCBpbi4='_x000d__x000a__x0009__x0009_ fldFieldIndex='2' fldFieldPrompt='VGl0ZWw=' fldFieldTip=''_x000d__x000a__x0009__x0009_ fldFieldDataType='0' fldFieldFormat='Z2Vlbg==' fldFieldDefault=''_x000d__x000a__x0009__x0009_ fldFieldDocProp='' fldFieldRequired='1' fldFieldDataSource='0'_x000d__x000a__x0009__x0009_ fldFieldDialogRelation='GR2FFF381B8007F044AA4DB96BA85E25F5'_x000d__x000a__x0009__x0009_ fldFieldList='0' fldFieldRun='MA==' fldFieldMerge='False'_x000d__x000a__x0009__x0009_ fldFieldHidden='0' fldFieldLen='-1' fldFieldHelp='' fldFieldXpath=''_x000d__x000a__x0009__x0009_ fldFieldLinkedProp=''/&gt;_x000d__x000a__x0009_&lt;z:row fldFieldID='VV94EC32F8526F5C4EA068FDAEB8725644'_x000d__x000a__x0009__x0009_ fldFieldName='U3VidGl0ZWw=' fldFieldDescription='VnVsIG9wdGlvbmVlbCBlZW4gc3VidGl0ZWwgdm9vciBoZXQgcmFwcG9ydCBpbi4='_x000d__x000a__x0009__x0009_ fldFieldIndex='3' fldFieldPrompt='U3VidGl0ZWwgKG9wdGlvbmVlbCk='_x000d__x000a__x0009__x0009_ fldFieldTip='' fldFieldDataType='0' fldFieldFormat='Z2Vlbg=='_x000d__x000a__x0009__x0009_ fldFieldDefault='' fldFieldDocProp='' fldFieldRequired='0'_x000d__x000a__x0009__x0009_ fldFieldDataSource='0' fldFieldDialogRelation='GR2FFF381B8007F044AA4DB96BA85E25F5'_x000d__x000a__x0009__x0009_ fldFieldList='0' fldFieldRun='MA==' fldFieldMerge='False'_x000d__x000a__x0009__x0009_ fldFieldHidden='0' fldFieldLen='-1' fldFieldHelp='' fldFieldXpath=''_x000d__x000a__x0009__x0009_ fldFieldLinkedProp=''/&gt;_x000d__x000a__x0009_&lt;z:row fldFieldID='VV81F16D868A041846A53C0BBC2C612BB6'_x000d__x000a__x0009__x0009_ fldFieldName='VmVyc2ll' fldFieldDescription='' fldFieldIndex='4'_x000d__x000a__x0009__x0009_ fldFieldPrompt='VmVyc2ll' fldFieldTip='' fldFieldDataType='0'_x000d__x000a__x0009__x0009_ fldFieldFormat='Z2Vlbg==' fldFieldDefault='' fldFieldDocProp=''_x000d__x000a__x0009__x0009_ fldFieldRequired='0' fldFieldDataSource='0' fldFieldDialogRelation='GR2FFF381B8007F044AA4DB96BA85E25F5'_x000d__x000a__x0009__x0009_ fldFieldList='0' fldFieldRun='MA==' fldFieldMerge='False'_x000d__x000a__x0009__x0009_ fldFieldHidden='0' fldFieldLen='-1' fldFieldHelp='' fldFieldXpath=''_x000d__x000a__x0009__x0009_ fldFieldLinkedProp=''/&gt;_x000d__x000a__x0009_&lt;z:row fldFieldID='VV7EED1C7AFA92E84499E715B13EA7B078'_x000d__x000a__x0009__x0009_ fldFieldName='RGF0dW0=' fldFieldDescription='' fldFieldIndex='5'_x000d__x000a__x0009__x0009_ fldFieldPrompt='RGF0dW0=' fldFieldTip='' fldFieldDataType='2'_x000d__x000a__x0009__x0009_ fldFieldFormat='ZCBNTU1NIHl5eXk=' fldFieldDefault='' fldFieldDocProp=''_x000d__x000a__x0009__x0009_ fldFieldRequired='0' fldFieldDataSource='0' fldFieldDialogRelation='GR2FFF381B8007F044AA4DB96BA85E25F5'_x000d__x000a__x0009__x0009_ fldFieldList='0' fldFieldRun='MA==' fldFieldMerge='False'_x000d__x000a__x0009__x0009_ fldFieldHidden='0' fldFieldLen='-1' fldFieldHelp='' fldFieldXpath=''_x000d__x000a__x0009__x0009_ fldFieldLinkedProp=''/&gt;_x000d__x000a__x0009_&lt;z:row fldFieldID='VVF1E60D49732D2640AA96603CF377413D'_x000d__x000a__x0009__x0009_ fldFieldName='T25zX2tlbm1lcms=' fldFieldDescription=''_x000d__x000a__x0009__x0009_ fldFieldIndex='6' fldFieldPrompt='T25zIGtlbm1lcms=' fldFieldTip=''_x000d__x000a__x0009__x0009_ fldFieldDataType='0' fldFieldFormat='Z2Vlbg==' fldFieldDefault=''_x000d__x000a__x0009__x0009_ fldFieldDocProp='' fldFieldRequired='0' fldFieldDataSource='0'_x000d__x000a__x0009__x0009_ fldFieldDialogRelation='GR2FFF381B8007F044AA4DB96BA85E25F5'_x000d__x000a__x0009__x0009_ fldFieldList='0' fldFieldRun='MA==' fldFieldMerge='False'_x000d__x000a__x0009__x0009_ fldFieldHidden='0' fldFieldLen='-1' fldFieldHelp='' fldFieldXpath=''_x000d__x000a__x0009__x0009_ fldFieldLinkedProp=''/&gt;_x000d__x000a_&lt;/rs:data&gt;_x000d__x000a_&lt;/xml&gt;"/>
    <w:docVar w:name="tblGroup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Group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GroupName' rs:number='2' rs:write='true'&gt;_x000d__x000a__x0009__x0009__x0009_&lt;s:datatype dt:type='string' dt:maxLength='150' rs:precision='0'_x000d__x000a__x0009__x0009__x0009_ rs:maybenull='false'/&gt;_x000d__x000a__x0009__x0009_&lt;/s:AttributeType&gt;_x000d__x000a__x0009__x0009_&lt;s:AttributeType name='fldGroupDescription' rs:number='3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GroupIndex' rs:number='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extends type='rs:rowbase'/&gt;_x000d__x000a__x0009_&lt;/s:ElementType&gt;_x000d__x000a_&lt;/s:Schema&gt;_x000d__x000a_&lt;rs:data&gt;_x000d__x000a__x0009_&lt;z:row fldGroupID='GR2FFF381B8007F044AA4DB96BA85E25F5'_x000d__x000a__x0009__x0009_ fldGroupName='UmFwcG9ydA==' fldGroupDescription='' fldGroupIndex='1'/&gt;_x000d__x000a_&lt;/rs:data&gt;_x000d__x000a_&lt;/xml&gt;"/>
    <w:docVar w:name="tblValue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Value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ValueParentID' rs:number='2'_x000d__x000a__x0009__x0009__x0009_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ValueName' rs:number='3'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ValueExValue' rs:number='4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ValueIndex' rs:number='5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ValueType' rs:number='6'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extends type='rs:rowbase'/&gt;_x000d__x000a__x0009_&lt;/s:ElementType&gt;_x000d__x000a_&lt;/s:Schema&gt;_x000d__x000a_&lt;rs:data&gt;_x000d__x000a__x0009_&lt;z:row fldValueID='468F0CD75EAB8C4A95C4BA5D3701E600~0'_x000d__x000a__x0009__x0009_ fldValueParentID='VV46BF2D6D2A04894398CCD1316942F799'_x000d__x000a__x0009__x0009_ fldValueName='TS9W' fldValueExValue='' fldValueIndex='1'_x000d__x000a__x0009__x0009_ fldValueType='0'/&gt;_x000d__x000a__x0009_&lt;z:row fldValueID='B1188FDB6A4CC547AD145141A9A85DCD~0'_x000d__x000a__x0009__x0009_ fldValueParentID='VVBA9E492C0C86A54FA57EEB204A62C232'_x000d__x000a__x0009__x0009_ fldValueName='R2Vlbg==' fldValueExValue='MQ==' fldValueIndex='1'_x000d__x000a__x0009__x0009_ fldValueType='0'/&gt;_x000d__x000a__x0009_&lt;z:row fldValueID='0BBC161D18E2294F82BEB5B29D3D57C1~0'_x000d__x000a__x0009__x0009_ fldValueParentID='VV99B7DC807E8CF5499AE4707379D2D6BA'_x000d__x000a__x0009__x0009_ fldValueName='R2Vlbg==' fldValueExValue='KG5vZGF0YSk='_x000d__x000a__x0009__x0009_ fldValueIndex='1' fldValueType='0'/&gt;_x000d__x000a__x0009_&lt;z:row fldValueID='0BF229DAAB706C4E9582C7B3E779D057~0'_x000d__x000a__x0009__x0009_ fldValueParentID='VV46BF2D6D2A04894398CCD1316942F799'_x000d__x000a__x0009__x0009_ fldValueName='TQ==' fldValueExValue='' fldValueIndex='2'_x000d__x000a__x0009__x0009_ fldValueType='0'/&gt;_x000d__x000a__x0009_&lt;z:row fldValueID='02EB4799F9BA254F87085A61E81F5968~0'_x000d__x000a__x0009__x0009_ fldValueParentID='VVBA9E492C0C86A54FA57EEB204A62C232'_x000d__x000a__x0009__x0009_ fldValueName='VmVydHJvdXdlbGlqaw==' fldValueExValue='Mg=='_x000d__x000a__x0009__x0009_ fldValueIndex='2' fldValueType='0'/&gt;_x000d__x000a__x0009_&lt;z:row fldValueID='C9EF0AE6FA217D4FB6CB45978204823A~0'_x000d__x000a__x0009__x0009_ fldValueParentID='VV99B7DC807E8CF5499AE4707379D2D6BA'_x000d__x000a__x0009__x0009_ fldValueName='VmVydHJvdXdlbGlqaw==' fldValueExValue='VmVydHJvdXdlbGlqaw=='_x000d__x000a__x0009__x0009_ fldValueIndex='2' fldValueType='0'/&gt;_x000d__x000a__x0009_&lt;z:row fldValueID='291D2602B3691E43A0AB89C3054F92EB~0'_x000d__x000a__x0009__x0009_ fldValueParentID='VV46BF2D6D2A04894398CCD1316942F799'_x000d__x000a__x0009__x0009_ fldValueName='Vg==' fldValueExValue='' fldValueIndex='3'_x000d__x000a__x0009__x0009_ fldValueType='0'/&gt;_x000d__x000a__x0009_&lt;z:row fldValueID='BCEF1DCF4BC2AD4D920BCB18B9FFD61D~0'_x000d__x000a__x0009__x0009_ fldValueParentID='VV99B7DC807E8CF5499AE4707379D2D6BA'_x000d__x000a__x0009__x0009_ fldValueName='UGVyc29vbmxpams=' fldValueExValue='UGVyc29vbmxpams='_x000d__x000a__x0009__x0009_ fldValueIndex='3' fldValueType='0'/&gt;_x000d__x000a__x0009_&lt;z:row fldValueID='095349397F73E34090165FEE16971DDC~0'_x000d__x000a__x0009__x0009_ fldValueParentID='VV99B7DC807E8CF5499AE4707379D2D6BA'_x000d__x000a__x0009__x0009_ fldValueName='VmVydHJvdXdlbGlqay9QZXJzb29ubGlqaw==' fldValueExValue='VmVydHJvdXdlbGlqay9QZXJzb29ubGlqaw=='_x000d__x000a__x0009__x0009_ fldValueIndex='4' fldValueType='0'/&gt;_x000d__x000a__x0009_&lt;z:row fldValueID='E94C439AD3DC7C4ABC06BDFBAF6EF910~0'_x000d__x000a__x0009__x0009_ fldValueParentID='VV99B7DC807E8CF5499AE4707379D2D6BA'_x000d__x000a__x0009__x0009_ fldValueName='QWFuZ2V0ZWtlbmQ=' fldValueExValue='QWFuZ2V0ZWtlbmQ='_x000d__x000a__x0009__x0009_ fldValueIndex='5' fldValueType='0'/&gt;_x000d__x000a_&lt;/rs:data&gt;_x000d__x000a_&lt;/xml&gt;"/>
  </w:docVars>
  <w:rsids>
    <w:rsidRoot w:val="0048307F"/>
    <w:rsid w:val="00001E5C"/>
    <w:rsid w:val="0000212A"/>
    <w:rsid w:val="0000476D"/>
    <w:rsid w:val="000220CE"/>
    <w:rsid w:val="000240B8"/>
    <w:rsid w:val="00025B9A"/>
    <w:rsid w:val="00025FCF"/>
    <w:rsid w:val="00033E28"/>
    <w:rsid w:val="0003454B"/>
    <w:rsid w:val="00035692"/>
    <w:rsid w:val="00040F0D"/>
    <w:rsid w:val="0004261E"/>
    <w:rsid w:val="00056D89"/>
    <w:rsid w:val="000573C0"/>
    <w:rsid w:val="00057B62"/>
    <w:rsid w:val="00062868"/>
    <w:rsid w:val="00065509"/>
    <w:rsid w:val="0007345B"/>
    <w:rsid w:val="0007529B"/>
    <w:rsid w:val="00082CF9"/>
    <w:rsid w:val="00087AA6"/>
    <w:rsid w:val="000971A2"/>
    <w:rsid w:val="00097BC4"/>
    <w:rsid w:val="000A1CCA"/>
    <w:rsid w:val="000A7909"/>
    <w:rsid w:val="000B428E"/>
    <w:rsid w:val="000C116D"/>
    <w:rsid w:val="000C2DE8"/>
    <w:rsid w:val="000C382C"/>
    <w:rsid w:val="000C4330"/>
    <w:rsid w:val="000C6EA6"/>
    <w:rsid w:val="000D02E9"/>
    <w:rsid w:val="000E1D7B"/>
    <w:rsid w:val="000E2174"/>
    <w:rsid w:val="000E47A6"/>
    <w:rsid w:val="000E58D7"/>
    <w:rsid w:val="000E6285"/>
    <w:rsid w:val="000E6621"/>
    <w:rsid w:val="000F2991"/>
    <w:rsid w:val="000F2D24"/>
    <w:rsid w:val="000F3B11"/>
    <w:rsid w:val="00102FC8"/>
    <w:rsid w:val="00105860"/>
    <w:rsid w:val="0010795A"/>
    <w:rsid w:val="001212E1"/>
    <w:rsid w:val="0012703F"/>
    <w:rsid w:val="00127C8E"/>
    <w:rsid w:val="001317AC"/>
    <w:rsid w:val="00133008"/>
    <w:rsid w:val="001356F4"/>
    <w:rsid w:val="00136100"/>
    <w:rsid w:val="00142ED6"/>
    <w:rsid w:val="00143DDB"/>
    <w:rsid w:val="001528F7"/>
    <w:rsid w:val="00156195"/>
    <w:rsid w:val="001679AA"/>
    <w:rsid w:val="001716DD"/>
    <w:rsid w:val="00172757"/>
    <w:rsid w:val="00173B3C"/>
    <w:rsid w:val="0017417E"/>
    <w:rsid w:val="00175492"/>
    <w:rsid w:val="001754EA"/>
    <w:rsid w:val="00175B56"/>
    <w:rsid w:val="0019398B"/>
    <w:rsid w:val="00196D02"/>
    <w:rsid w:val="001B11CB"/>
    <w:rsid w:val="001B38D7"/>
    <w:rsid w:val="001B4FB3"/>
    <w:rsid w:val="001B7BCA"/>
    <w:rsid w:val="001C03B1"/>
    <w:rsid w:val="001C2209"/>
    <w:rsid w:val="001C2753"/>
    <w:rsid w:val="001C6B0F"/>
    <w:rsid w:val="001D0AC1"/>
    <w:rsid w:val="001D31EF"/>
    <w:rsid w:val="001E3CC0"/>
    <w:rsid w:val="001E54CA"/>
    <w:rsid w:val="001E7D01"/>
    <w:rsid w:val="001F09BE"/>
    <w:rsid w:val="001F1157"/>
    <w:rsid w:val="00200C4D"/>
    <w:rsid w:val="0020613E"/>
    <w:rsid w:val="00206A88"/>
    <w:rsid w:val="002222E7"/>
    <w:rsid w:val="00223A10"/>
    <w:rsid w:val="00224F04"/>
    <w:rsid w:val="00225ACD"/>
    <w:rsid w:val="00227AB2"/>
    <w:rsid w:val="00231CA9"/>
    <w:rsid w:val="0023295C"/>
    <w:rsid w:val="00232C4D"/>
    <w:rsid w:val="00234605"/>
    <w:rsid w:val="00240BCB"/>
    <w:rsid w:val="00242B64"/>
    <w:rsid w:val="002448E1"/>
    <w:rsid w:val="002479A6"/>
    <w:rsid w:val="0025589E"/>
    <w:rsid w:val="0026544F"/>
    <w:rsid w:val="002701C7"/>
    <w:rsid w:val="00281E14"/>
    <w:rsid w:val="00282F82"/>
    <w:rsid w:val="00284A7C"/>
    <w:rsid w:val="00293B63"/>
    <w:rsid w:val="00295B63"/>
    <w:rsid w:val="002A1B63"/>
    <w:rsid w:val="002B2D0E"/>
    <w:rsid w:val="002B45C3"/>
    <w:rsid w:val="002B4AE9"/>
    <w:rsid w:val="002B5667"/>
    <w:rsid w:val="002B6A31"/>
    <w:rsid w:val="002C5D33"/>
    <w:rsid w:val="002C5E72"/>
    <w:rsid w:val="002C6026"/>
    <w:rsid w:val="002D2952"/>
    <w:rsid w:val="002D4598"/>
    <w:rsid w:val="002D692F"/>
    <w:rsid w:val="002D7621"/>
    <w:rsid w:val="002F4323"/>
    <w:rsid w:val="002F56F9"/>
    <w:rsid w:val="0030086D"/>
    <w:rsid w:val="00301445"/>
    <w:rsid w:val="00305FE7"/>
    <w:rsid w:val="00306F9D"/>
    <w:rsid w:val="0030707A"/>
    <w:rsid w:val="00327DFB"/>
    <w:rsid w:val="0033295D"/>
    <w:rsid w:val="0033753C"/>
    <w:rsid w:val="00347D3F"/>
    <w:rsid w:val="00347EF0"/>
    <w:rsid w:val="00351EDC"/>
    <w:rsid w:val="003530E0"/>
    <w:rsid w:val="00354237"/>
    <w:rsid w:val="003613F6"/>
    <w:rsid w:val="003622BF"/>
    <w:rsid w:val="00364A8A"/>
    <w:rsid w:val="003659E5"/>
    <w:rsid w:val="00373EC0"/>
    <w:rsid w:val="00375B3D"/>
    <w:rsid w:val="0038055B"/>
    <w:rsid w:val="003849EF"/>
    <w:rsid w:val="00384E62"/>
    <w:rsid w:val="003867FB"/>
    <w:rsid w:val="00392DB3"/>
    <w:rsid w:val="003942F4"/>
    <w:rsid w:val="00394F14"/>
    <w:rsid w:val="003958A1"/>
    <w:rsid w:val="003B043E"/>
    <w:rsid w:val="003B0EFC"/>
    <w:rsid w:val="003B6349"/>
    <w:rsid w:val="003E0B80"/>
    <w:rsid w:val="003E206F"/>
    <w:rsid w:val="003E45B0"/>
    <w:rsid w:val="003E4843"/>
    <w:rsid w:val="003E5021"/>
    <w:rsid w:val="003E5406"/>
    <w:rsid w:val="003E786E"/>
    <w:rsid w:val="003F0014"/>
    <w:rsid w:val="003F2402"/>
    <w:rsid w:val="003F38A3"/>
    <w:rsid w:val="003F57C1"/>
    <w:rsid w:val="003F6945"/>
    <w:rsid w:val="00404944"/>
    <w:rsid w:val="00405ABC"/>
    <w:rsid w:val="00405BAB"/>
    <w:rsid w:val="0040717A"/>
    <w:rsid w:val="00410BE0"/>
    <w:rsid w:val="004218E9"/>
    <w:rsid w:val="00442FAD"/>
    <w:rsid w:val="00450397"/>
    <w:rsid w:val="004526A1"/>
    <w:rsid w:val="004532F3"/>
    <w:rsid w:val="00461432"/>
    <w:rsid w:val="0046463D"/>
    <w:rsid w:val="0048307F"/>
    <w:rsid w:val="00483517"/>
    <w:rsid w:val="0048359A"/>
    <w:rsid w:val="00483D19"/>
    <w:rsid w:val="004851D8"/>
    <w:rsid w:val="004A22BF"/>
    <w:rsid w:val="004A23A4"/>
    <w:rsid w:val="004A353F"/>
    <w:rsid w:val="004A4988"/>
    <w:rsid w:val="004A7F76"/>
    <w:rsid w:val="004B7893"/>
    <w:rsid w:val="004C31B8"/>
    <w:rsid w:val="004C6159"/>
    <w:rsid w:val="004C6F3A"/>
    <w:rsid w:val="004D3ABC"/>
    <w:rsid w:val="004E2C0F"/>
    <w:rsid w:val="004F1FA4"/>
    <w:rsid w:val="004F32F8"/>
    <w:rsid w:val="004F7BA2"/>
    <w:rsid w:val="00511496"/>
    <w:rsid w:val="0053677C"/>
    <w:rsid w:val="00537230"/>
    <w:rsid w:val="00542A7F"/>
    <w:rsid w:val="005451B5"/>
    <w:rsid w:val="00551459"/>
    <w:rsid w:val="005541A9"/>
    <w:rsid w:val="0055527D"/>
    <w:rsid w:val="0055571D"/>
    <w:rsid w:val="00561222"/>
    <w:rsid w:val="00562F16"/>
    <w:rsid w:val="00565D43"/>
    <w:rsid w:val="005765EB"/>
    <w:rsid w:val="0057726E"/>
    <w:rsid w:val="00586933"/>
    <w:rsid w:val="00596526"/>
    <w:rsid w:val="00597C51"/>
    <w:rsid w:val="005A2F49"/>
    <w:rsid w:val="005B00A3"/>
    <w:rsid w:val="005B1DD2"/>
    <w:rsid w:val="005B1F4E"/>
    <w:rsid w:val="005B40DA"/>
    <w:rsid w:val="005C168C"/>
    <w:rsid w:val="005C18B1"/>
    <w:rsid w:val="005C64D3"/>
    <w:rsid w:val="005C677D"/>
    <w:rsid w:val="005D3545"/>
    <w:rsid w:val="005D54B4"/>
    <w:rsid w:val="005D6FC4"/>
    <w:rsid w:val="005E16AC"/>
    <w:rsid w:val="005E39FA"/>
    <w:rsid w:val="005E7011"/>
    <w:rsid w:val="005F11AE"/>
    <w:rsid w:val="005F2A9B"/>
    <w:rsid w:val="00612DB2"/>
    <w:rsid w:val="00613D60"/>
    <w:rsid w:val="00617C1D"/>
    <w:rsid w:val="006238F0"/>
    <w:rsid w:val="00625741"/>
    <w:rsid w:val="00633257"/>
    <w:rsid w:val="00635E33"/>
    <w:rsid w:val="00642918"/>
    <w:rsid w:val="006444E1"/>
    <w:rsid w:val="00645353"/>
    <w:rsid w:val="0065270B"/>
    <w:rsid w:val="00655ACC"/>
    <w:rsid w:val="006608A1"/>
    <w:rsid w:val="00663178"/>
    <w:rsid w:val="00663940"/>
    <w:rsid w:val="00664885"/>
    <w:rsid w:val="006717F5"/>
    <w:rsid w:val="00680EDA"/>
    <w:rsid w:val="00687C47"/>
    <w:rsid w:val="00690216"/>
    <w:rsid w:val="006909C4"/>
    <w:rsid w:val="006A29BD"/>
    <w:rsid w:val="006A6133"/>
    <w:rsid w:val="006C202C"/>
    <w:rsid w:val="006C23F4"/>
    <w:rsid w:val="006F05F4"/>
    <w:rsid w:val="006F1AC9"/>
    <w:rsid w:val="00705929"/>
    <w:rsid w:val="00710ACD"/>
    <w:rsid w:val="0071359F"/>
    <w:rsid w:val="00716118"/>
    <w:rsid w:val="00716B07"/>
    <w:rsid w:val="0072127A"/>
    <w:rsid w:val="00722099"/>
    <w:rsid w:val="00724D25"/>
    <w:rsid w:val="00725337"/>
    <w:rsid w:val="007270F7"/>
    <w:rsid w:val="007275B4"/>
    <w:rsid w:val="00735C9F"/>
    <w:rsid w:val="00741FDF"/>
    <w:rsid w:val="00742E76"/>
    <w:rsid w:val="00745705"/>
    <w:rsid w:val="00753CEB"/>
    <w:rsid w:val="00755AA8"/>
    <w:rsid w:val="00756847"/>
    <w:rsid w:val="007637BD"/>
    <w:rsid w:val="00767279"/>
    <w:rsid w:val="00775712"/>
    <w:rsid w:val="007818D5"/>
    <w:rsid w:val="007824A2"/>
    <w:rsid w:val="00787AD0"/>
    <w:rsid w:val="007A05CF"/>
    <w:rsid w:val="007A1B22"/>
    <w:rsid w:val="007A3022"/>
    <w:rsid w:val="007A38D7"/>
    <w:rsid w:val="007B0144"/>
    <w:rsid w:val="007B1244"/>
    <w:rsid w:val="007B3451"/>
    <w:rsid w:val="007D48C8"/>
    <w:rsid w:val="007D5590"/>
    <w:rsid w:val="007D629F"/>
    <w:rsid w:val="007D7641"/>
    <w:rsid w:val="007F1797"/>
    <w:rsid w:val="007F3C29"/>
    <w:rsid w:val="007F3D2E"/>
    <w:rsid w:val="0080097C"/>
    <w:rsid w:val="00811DA2"/>
    <w:rsid w:val="008140D5"/>
    <w:rsid w:val="0082319C"/>
    <w:rsid w:val="00825627"/>
    <w:rsid w:val="00826F3C"/>
    <w:rsid w:val="008353C1"/>
    <w:rsid w:val="00841791"/>
    <w:rsid w:val="00844002"/>
    <w:rsid w:val="00844DF2"/>
    <w:rsid w:val="00862591"/>
    <w:rsid w:val="008650EB"/>
    <w:rsid w:val="00866BDD"/>
    <w:rsid w:val="00872924"/>
    <w:rsid w:val="008744B2"/>
    <w:rsid w:val="00876E27"/>
    <w:rsid w:val="00883C1D"/>
    <w:rsid w:val="0088579B"/>
    <w:rsid w:val="00891E74"/>
    <w:rsid w:val="008A2EBA"/>
    <w:rsid w:val="008A5CAB"/>
    <w:rsid w:val="008A751A"/>
    <w:rsid w:val="008B0AFC"/>
    <w:rsid w:val="008C0F32"/>
    <w:rsid w:val="008C14FA"/>
    <w:rsid w:val="008C6C99"/>
    <w:rsid w:val="008C6F34"/>
    <w:rsid w:val="008D125E"/>
    <w:rsid w:val="008D2430"/>
    <w:rsid w:val="008E5A9B"/>
    <w:rsid w:val="008F243B"/>
    <w:rsid w:val="008F568E"/>
    <w:rsid w:val="008F6127"/>
    <w:rsid w:val="008F7B20"/>
    <w:rsid w:val="00904D8F"/>
    <w:rsid w:val="00906CBE"/>
    <w:rsid w:val="00906D0A"/>
    <w:rsid w:val="009131E9"/>
    <w:rsid w:val="00915734"/>
    <w:rsid w:val="00922B85"/>
    <w:rsid w:val="00933E5A"/>
    <w:rsid w:val="00934535"/>
    <w:rsid w:val="0093729A"/>
    <w:rsid w:val="009432E7"/>
    <w:rsid w:val="009506F6"/>
    <w:rsid w:val="009515E0"/>
    <w:rsid w:val="00962E84"/>
    <w:rsid w:val="009A180D"/>
    <w:rsid w:val="009A56D6"/>
    <w:rsid w:val="009A7EA5"/>
    <w:rsid w:val="009B1F73"/>
    <w:rsid w:val="009B47D5"/>
    <w:rsid w:val="009B4980"/>
    <w:rsid w:val="009C0A59"/>
    <w:rsid w:val="009C46ED"/>
    <w:rsid w:val="009D656C"/>
    <w:rsid w:val="009F74D5"/>
    <w:rsid w:val="00A02D16"/>
    <w:rsid w:val="00A13FDC"/>
    <w:rsid w:val="00A1739A"/>
    <w:rsid w:val="00A219CB"/>
    <w:rsid w:val="00A224DA"/>
    <w:rsid w:val="00A2454E"/>
    <w:rsid w:val="00A24E1F"/>
    <w:rsid w:val="00A30A02"/>
    <w:rsid w:val="00A33D00"/>
    <w:rsid w:val="00A37D06"/>
    <w:rsid w:val="00A55390"/>
    <w:rsid w:val="00A55B12"/>
    <w:rsid w:val="00A61989"/>
    <w:rsid w:val="00A66048"/>
    <w:rsid w:val="00A71208"/>
    <w:rsid w:val="00A71939"/>
    <w:rsid w:val="00A73DAA"/>
    <w:rsid w:val="00A7425B"/>
    <w:rsid w:val="00A751F9"/>
    <w:rsid w:val="00A80B10"/>
    <w:rsid w:val="00A94D1A"/>
    <w:rsid w:val="00A97A10"/>
    <w:rsid w:val="00AC74CD"/>
    <w:rsid w:val="00AD26DD"/>
    <w:rsid w:val="00AD3B16"/>
    <w:rsid w:val="00AD6432"/>
    <w:rsid w:val="00AE232A"/>
    <w:rsid w:val="00AE59A5"/>
    <w:rsid w:val="00B00667"/>
    <w:rsid w:val="00B015C1"/>
    <w:rsid w:val="00B020E5"/>
    <w:rsid w:val="00B0219B"/>
    <w:rsid w:val="00B07282"/>
    <w:rsid w:val="00B17BDE"/>
    <w:rsid w:val="00B23CDC"/>
    <w:rsid w:val="00B30CE2"/>
    <w:rsid w:val="00B31CEC"/>
    <w:rsid w:val="00B4539F"/>
    <w:rsid w:val="00B512D5"/>
    <w:rsid w:val="00B52860"/>
    <w:rsid w:val="00B56AC9"/>
    <w:rsid w:val="00B56BEA"/>
    <w:rsid w:val="00B57A64"/>
    <w:rsid w:val="00B61721"/>
    <w:rsid w:val="00B62BB5"/>
    <w:rsid w:val="00B63BFB"/>
    <w:rsid w:val="00B67584"/>
    <w:rsid w:val="00B763AD"/>
    <w:rsid w:val="00B8352F"/>
    <w:rsid w:val="00B94FEA"/>
    <w:rsid w:val="00B954C6"/>
    <w:rsid w:val="00BA1F82"/>
    <w:rsid w:val="00BA5A42"/>
    <w:rsid w:val="00BB1ECA"/>
    <w:rsid w:val="00BB3556"/>
    <w:rsid w:val="00BC0A03"/>
    <w:rsid w:val="00BC1578"/>
    <w:rsid w:val="00BD14D9"/>
    <w:rsid w:val="00BD4200"/>
    <w:rsid w:val="00BD50AD"/>
    <w:rsid w:val="00BE2C02"/>
    <w:rsid w:val="00BE3DC1"/>
    <w:rsid w:val="00BE4801"/>
    <w:rsid w:val="00BE61F5"/>
    <w:rsid w:val="00BE6A21"/>
    <w:rsid w:val="00BE712F"/>
    <w:rsid w:val="00BF4262"/>
    <w:rsid w:val="00BF5297"/>
    <w:rsid w:val="00BF5B65"/>
    <w:rsid w:val="00C00E83"/>
    <w:rsid w:val="00C04296"/>
    <w:rsid w:val="00C070E8"/>
    <w:rsid w:val="00C07C2F"/>
    <w:rsid w:val="00C17587"/>
    <w:rsid w:val="00C176EE"/>
    <w:rsid w:val="00C2012A"/>
    <w:rsid w:val="00C2085A"/>
    <w:rsid w:val="00C22C1D"/>
    <w:rsid w:val="00C32764"/>
    <w:rsid w:val="00C32B52"/>
    <w:rsid w:val="00C46891"/>
    <w:rsid w:val="00C4742C"/>
    <w:rsid w:val="00C5388F"/>
    <w:rsid w:val="00C54EF0"/>
    <w:rsid w:val="00C57615"/>
    <w:rsid w:val="00C612B1"/>
    <w:rsid w:val="00C6308A"/>
    <w:rsid w:val="00C63565"/>
    <w:rsid w:val="00C75394"/>
    <w:rsid w:val="00C863C0"/>
    <w:rsid w:val="00C94FB9"/>
    <w:rsid w:val="00C97274"/>
    <w:rsid w:val="00CA27E7"/>
    <w:rsid w:val="00CA65E5"/>
    <w:rsid w:val="00CB451B"/>
    <w:rsid w:val="00CB76A2"/>
    <w:rsid w:val="00CC447D"/>
    <w:rsid w:val="00CC454C"/>
    <w:rsid w:val="00CD4A68"/>
    <w:rsid w:val="00CD78BA"/>
    <w:rsid w:val="00CE11CA"/>
    <w:rsid w:val="00CE4FA5"/>
    <w:rsid w:val="00CE5143"/>
    <w:rsid w:val="00CE61B4"/>
    <w:rsid w:val="00CF0F35"/>
    <w:rsid w:val="00CF7143"/>
    <w:rsid w:val="00CF7407"/>
    <w:rsid w:val="00D01B50"/>
    <w:rsid w:val="00D0428C"/>
    <w:rsid w:val="00D04CCA"/>
    <w:rsid w:val="00D05824"/>
    <w:rsid w:val="00D22B1B"/>
    <w:rsid w:val="00D254AC"/>
    <w:rsid w:val="00D31E5F"/>
    <w:rsid w:val="00D31F61"/>
    <w:rsid w:val="00D37F3B"/>
    <w:rsid w:val="00D45957"/>
    <w:rsid w:val="00D60A83"/>
    <w:rsid w:val="00D62BC0"/>
    <w:rsid w:val="00D64399"/>
    <w:rsid w:val="00D652FB"/>
    <w:rsid w:val="00D67299"/>
    <w:rsid w:val="00D7240E"/>
    <w:rsid w:val="00D82811"/>
    <w:rsid w:val="00D83A07"/>
    <w:rsid w:val="00D857EF"/>
    <w:rsid w:val="00D912F2"/>
    <w:rsid w:val="00D92B5A"/>
    <w:rsid w:val="00D93FA8"/>
    <w:rsid w:val="00DB1A46"/>
    <w:rsid w:val="00DC01E8"/>
    <w:rsid w:val="00DC14BE"/>
    <w:rsid w:val="00DC78DF"/>
    <w:rsid w:val="00DD53EB"/>
    <w:rsid w:val="00DE0B0F"/>
    <w:rsid w:val="00DE6D36"/>
    <w:rsid w:val="00E02324"/>
    <w:rsid w:val="00E1296A"/>
    <w:rsid w:val="00E2670E"/>
    <w:rsid w:val="00E43ED7"/>
    <w:rsid w:val="00E45E2A"/>
    <w:rsid w:val="00E46CD2"/>
    <w:rsid w:val="00E50953"/>
    <w:rsid w:val="00E61A62"/>
    <w:rsid w:val="00E65B21"/>
    <w:rsid w:val="00E70459"/>
    <w:rsid w:val="00E71DA6"/>
    <w:rsid w:val="00E84E7C"/>
    <w:rsid w:val="00E9111D"/>
    <w:rsid w:val="00E925D5"/>
    <w:rsid w:val="00E93C33"/>
    <w:rsid w:val="00EA4D7E"/>
    <w:rsid w:val="00EA6354"/>
    <w:rsid w:val="00EB29A6"/>
    <w:rsid w:val="00EB5832"/>
    <w:rsid w:val="00EB796B"/>
    <w:rsid w:val="00EC1FEC"/>
    <w:rsid w:val="00ED45CC"/>
    <w:rsid w:val="00ED732A"/>
    <w:rsid w:val="00ED7875"/>
    <w:rsid w:val="00EE4078"/>
    <w:rsid w:val="00EE4A47"/>
    <w:rsid w:val="00EE6DB6"/>
    <w:rsid w:val="00EE7050"/>
    <w:rsid w:val="00EF2A23"/>
    <w:rsid w:val="00EF6C3B"/>
    <w:rsid w:val="00F021B0"/>
    <w:rsid w:val="00F1181C"/>
    <w:rsid w:val="00F13460"/>
    <w:rsid w:val="00F14FD1"/>
    <w:rsid w:val="00F161F3"/>
    <w:rsid w:val="00F23CCB"/>
    <w:rsid w:val="00F318BC"/>
    <w:rsid w:val="00F3515B"/>
    <w:rsid w:val="00F4109A"/>
    <w:rsid w:val="00F41EC5"/>
    <w:rsid w:val="00F42F24"/>
    <w:rsid w:val="00F443F5"/>
    <w:rsid w:val="00F476DF"/>
    <w:rsid w:val="00F53F3D"/>
    <w:rsid w:val="00F63146"/>
    <w:rsid w:val="00F651E2"/>
    <w:rsid w:val="00F65AD0"/>
    <w:rsid w:val="00F7124B"/>
    <w:rsid w:val="00F718D4"/>
    <w:rsid w:val="00F75055"/>
    <w:rsid w:val="00F75C59"/>
    <w:rsid w:val="00F815A4"/>
    <w:rsid w:val="00F83D54"/>
    <w:rsid w:val="00F844A1"/>
    <w:rsid w:val="00FA579F"/>
    <w:rsid w:val="00FA6E1E"/>
    <w:rsid w:val="00FB2A81"/>
    <w:rsid w:val="00FB5CCC"/>
    <w:rsid w:val="00FB7CBD"/>
    <w:rsid w:val="00FC3B36"/>
    <w:rsid w:val="00FC71A5"/>
    <w:rsid w:val="00FD7167"/>
    <w:rsid w:val="00FE33F9"/>
    <w:rsid w:val="00FE41DA"/>
    <w:rsid w:val="00FE4E4F"/>
    <w:rsid w:val="00FF0C04"/>
    <w:rsid w:val="00FF3C98"/>
    <w:rsid w:val="00FF5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084213B"/>
  <w15:docId w15:val="{18D8C94E-F269-4474-A4A0-F32859AA5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8307F"/>
    <w:pPr>
      <w:spacing w:line="341" w:lineRule="auto"/>
    </w:pPr>
    <w:rPr>
      <w:rFonts w:ascii="Verdana" w:eastAsiaTheme="minorHAnsi" w:hAnsi="Verdana" w:cstheme="minorBidi"/>
      <w:sz w:val="18"/>
      <w:szCs w:val="22"/>
      <w:lang w:val="nl-NL"/>
    </w:rPr>
  </w:style>
  <w:style w:type="paragraph" w:styleId="Kop1">
    <w:name w:val="heading 1"/>
    <w:aliases w:val="Hoofdstuk,NZlijn kop 1,Kop 1NPO,12 vet,hoofdletters,Kopjes,Bplan 1,Hfdst 1"/>
    <w:basedOn w:val="Standaard"/>
    <w:next w:val="Standaard"/>
    <w:link w:val="Kop1Char"/>
    <w:uiPriority w:val="9"/>
    <w:qFormat/>
    <w:rsid w:val="0048307F"/>
    <w:pPr>
      <w:keepNext/>
      <w:keepLines/>
      <w:spacing w:before="480" w:after="720"/>
      <w:outlineLvl w:val="0"/>
    </w:pPr>
    <w:rPr>
      <w:rFonts w:eastAsiaTheme="majorEastAsia" w:cstheme="majorBidi"/>
      <w:b/>
      <w:bCs/>
      <w:szCs w:val="28"/>
    </w:rPr>
  </w:style>
  <w:style w:type="paragraph" w:styleId="Kop2">
    <w:name w:val="heading 2"/>
    <w:aliases w:val="Paragraaf,NZlijn kop 2,Chapter,Kop 2NPO,h2,PARAGRAAF,1.1,Bplan 1.1,Hfdst 1.1"/>
    <w:basedOn w:val="Standaard"/>
    <w:next w:val="Standaard"/>
    <w:link w:val="Kop2Char"/>
    <w:uiPriority w:val="9"/>
    <w:unhideWhenUsed/>
    <w:qFormat/>
    <w:rsid w:val="0048307F"/>
    <w:pPr>
      <w:keepNext/>
      <w:keepLines/>
      <w:spacing w:before="200"/>
      <w:outlineLvl w:val="1"/>
    </w:pPr>
    <w:rPr>
      <w:rFonts w:eastAsiaTheme="majorEastAsia" w:cstheme="majorBidi"/>
      <w:bCs/>
      <w:i/>
      <w:szCs w:val="26"/>
    </w:rPr>
  </w:style>
  <w:style w:type="paragraph" w:styleId="Kop3">
    <w:name w:val="heading 3"/>
    <w:aliases w:val="Subparagraaf,NZlijn kop 3,h3,1.1.1,Bplan 1.1.1,Hfdst 1.1.1"/>
    <w:basedOn w:val="Standaard"/>
    <w:next w:val="Standaard"/>
    <w:link w:val="Kop3Char"/>
    <w:unhideWhenUsed/>
    <w:rsid w:val="00A80B1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4">
    <w:name w:val="heading 4"/>
    <w:basedOn w:val="Raqpportsubsubsubnummer"/>
    <w:next w:val="Standaard"/>
    <w:link w:val="Kop4Char"/>
    <w:unhideWhenUsed/>
    <w:qFormat/>
    <w:rsid w:val="002B6A31"/>
    <w:pPr>
      <w:tabs>
        <w:tab w:val="clear" w:pos="851"/>
        <w:tab w:val="num" w:pos="1134"/>
      </w:tabs>
      <w:outlineLvl w:val="3"/>
    </w:pPr>
  </w:style>
  <w:style w:type="paragraph" w:styleId="Kop5">
    <w:name w:val="heading 5"/>
    <w:aliases w:val="Kop 1A,1.1.1.1.1,Bplan 1.1.1.1."/>
    <w:basedOn w:val="Kop4"/>
    <w:next w:val="Standaard"/>
    <w:link w:val="Kop5Char"/>
    <w:rsid w:val="00A80B10"/>
    <w:pPr>
      <w:numPr>
        <w:ilvl w:val="4"/>
        <w:numId w:val="26"/>
      </w:numPr>
      <w:spacing w:line="255" w:lineRule="exact"/>
      <w:jc w:val="both"/>
      <w:outlineLvl w:val="4"/>
    </w:pPr>
    <w:rPr>
      <w:rFonts w:ascii="Arial" w:hAnsi="Arial"/>
      <w:b w:val="0"/>
      <w:szCs w:val="18"/>
    </w:rPr>
  </w:style>
  <w:style w:type="paragraph" w:styleId="Kop6">
    <w:name w:val="heading 6"/>
    <w:basedOn w:val="Kop4"/>
    <w:next w:val="Standaard"/>
    <w:link w:val="Kop6Char"/>
    <w:rsid w:val="00A80B10"/>
    <w:pPr>
      <w:numPr>
        <w:ilvl w:val="5"/>
        <w:numId w:val="26"/>
      </w:numPr>
      <w:spacing w:line="255" w:lineRule="exact"/>
      <w:jc w:val="both"/>
      <w:outlineLvl w:val="5"/>
    </w:pPr>
    <w:rPr>
      <w:rFonts w:ascii="Arial" w:hAnsi="Arial"/>
      <w:b w:val="0"/>
      <w:szCs w:val="18"/>
    </w:rPr>
  </w:style>
  <w:style w:type="paragraph" w:styleId="Kop7">
    <w:name w:val="heading 7"/>
    <w:basedOn w:val="Kop4"/>
    <w:next w:val="Standaard"/>
    <w:link w:val="Kop7Char"/>
    <w:rsid w:val="00A80B10"/>
    <w:pPr>
      <w:numPr>
        <w:ilvl w:val="6"/>
        <w:numId w:val="26"/>
      </w:numPr>
      <w:spacing w:line="255" w:lineRule="exact"/>
      <w:jc w:val="both"/>
      <w:outlineLvl w:val="6"/>
    </w:pPr>
    <w:rPr>
      <w:rFonts w:ascii="Arial" w:hAnsi="Arial"/>
      <w:b w:val="0"/>
      <w:szCs w:val="18"/>
    </w:rPr>
  </w:style>
  <w:style w:type="paragraph" w:styleId="Kop8">
    <w:name w:val="heading 8"/>
    <w:basedOn w:val="Kop4"/>
    <w:next w:val="Standaard"/>
    <w:link w:val="Kop8Char"/>
    <w:rsid w:val="00A80B10"/>
    <w:pPr>
      <w:numPr>
        <w:ilvl w:val="7"/>
        <w:numId w:val="26"/>
      </w:numPr>
      <w:spacing w:line="255" w:lineRule="exact"/>
      <w:jc w:val="both"/>
      <w:outlineLvl w:val="7"/>
    </w:pPr>
    <w:rPr>
      <w:rFonts w:ascii="Arial" w:hAnsi="Arial"/>
      <w:b w:val="0"/>
      <w:szCs w:val="18"/>
    </w:rPr>
  </w:style>
  <w:style w:type="paragraph" w:styleId="Kop9">
    <w:name w:val="heading 9"/>
    <w:aliases w:val="Reference Appendix"/>
    <w:basedOn w:val="Standaard"/>
    <w:next w:val="Standaard"/>
    <w:link w:val="Kop9Char"/>
    <w:rsid w:val="00A80B10"/>
    <w:pPr>
      <w:tabs>
        <w:tab w:val="left" w:pos="1701"/>
      </w:tabs>
      <w:spacing w:after="480" w:line="255" w:lineRule="exact"/>
      <w:outlineLvl w:val="8"/>
    </w:pPr>
    <w:rPr>
      <w:rFonts w:ascii="Arial" w:eastAsia="Times New Roman" w:hAnsi="Arial" w:cs="Times New Roman"/>
      <w:b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NZlijn kop 1 Char,Kop 1NPO Char,12 vet Char,hoofdletters Char,Kopjes Char,Bplan 1 Char,Hfdst 1 Char"/>
    <w:basedOn w:val="Standaardalinea-lettertype"/>
    <w:link w:val="Kop1"/>
    <w:uiPriority w:val="9"/>
    <w:rsid w:val="0048307F"/>
    <w:rPr>
      <w:rFonts w:ascii="Verdana" w:eastAsiaTheme="majorEastAsia" w:hAnsi="Verdana" w:cstheme="majorBidi"/>
      <w:b/>
      <w:bCs/>
      <w:sz w:val="18"/>
      <w:szCs w:val="28"/>
      <w:lang w:val="nl-NL"/>
    </w:rPr>
  </w:style>
  <w:style w:type="character" w:customStyle="1" w:styleId="Kop2Char">
    <w:name w:val="Kop 2 Char"/>
    <w:aliases w:val="Paragraaf Char,NZlijn kop 2 Char,Chapter Char,Kop 2NPO Char,h2 Char,PARAGRAAF Char,1.1 Char,Bplan 1.1 Char,Hfdst 1.1 Char"/>
    <w:basedOn w:val="Standaardalinea-lettertype"/>
    <w:link w:val="Kop2"/>
    <w:uiPriority w:val="9"/>
    <w:rsid w:val="0048307F"/>
    <w:rPr>
      <w:rFonts w:ascii="Verdana" w:eastAsiaTheme="majorEastAsia" w:hAnsi="Verdana" w:cstheme="majorBidi"/>
      <w:bCs/>
      <w:i/>
      <w:sz w:val="18"/>
      <w:szCs w:val="26"/>
      <w:lang w:val="nl-NL"/>
    </w:rPr>
  </w:style>
  <w:style w:type="character" w:customStyle="1" w:styleId="Kop3Char">
    <w:name w:val="Kop 3 Char"/>
    <w:aliases w:val="Subparagraaf Char,NZlijn kop 3 Char,h3 Char,1.1.1 Char,Bplan 1.1.1 Char,Hfdst 1.1.1 Char"/>
    <w:basedOn w:val="Standaardalinea-lettertype"/>
    <w:link w:val="Kop3"/>
    <w:rsid w:val="00A80B10"/>
    <w:rPr>
      <w:rFonts w:asciiTheme="majorHAnsi" w:eastAsiaTheme="majorEastAsia" w:hAnsiTheme="majorHAnsi" w:cstheme="majorBidi"/>
      <w:b/>
      <w:bCs/>
      <w:color w:val="4F81BD" w:themeColor="accent1"/>
      <w:sz w:val="18"/>
      <w:szCs w:val="22"/>
      <w:lang w:val="nl-NL"/>
    </w:rPr>
  </w:style>
  <w:style w:type="character" w:customStyle="1" w:styleId="Kop4Char">
    <w:name w:val="Kop 4 Char"/>
    <w:basedOn w:val="Standaardalinea-lettertype"/>
    <w:link w:val="Kop4"/>
    <w:rsid w:val="002B6A31"/>
    <w:rPr>
      <w:rFonts w:ascii="Verdana" w:hAnsi="Verdana"/>
      <w:b/>
      <w:spacing w:val="6"/>
      <w:sz w:val="19"/>
      <w:szCs w:val="22"/>
      <w:lang w:val="nl-NL" w:eastAsia="nl-NL"/>
    </w:rPr>
  </w:style>
  <w:style w:type="character" w:customStyle="1" w:styleId="Kop5Char">
    <w:name w:val="Kop 5 Char"/>
    <w:aliases w:val="Kop 1A Char,1.1.1.1.1 Char,Bplan 1.1.1.1. Char"/>
    <w:basedOn w:val="Standaardalinea-lettertype"/>
    <w:link w:val="Kop5"/>
    <w:rsid w:val="00A80B10"/>
    <w:rPr>
      <w:rFonts w:ascii="Arial" w:hAnsi="Arial"/>
      <w:sz w:val="18"/>
      <w:szCs w:val="18"/>
      <w:lang w:val="nl-NL"/>
    </w:rPr>
  </w:style>
  <w:style w:type="character" w:customStyle="1" w:styleId="Kop6Char">
    <w:name w:val="Kop 6 Char"/>
    <w:basedOn w:val="Standaardalinea-lettertype"/>
    <w:link w:val="Kop6"/>
    <w:rsid w:val="00A80B10"/>
    <w:rPr>
      <w:rFonts w:ascii="Arial" w:hAnsi="Arial"/>
      <w:sz w:val="18"/>
      <w:szCs w:val="18"/>
      <w:lang w:val="nl-NL"/>
    </w:rPr>
  </w:style>
  <w:style w:type="character" w:customStyle="1" w:styleId="Kop7Char">
    <w:name w:val="Kop 7 Char"/>
    <w:basedOn w:val="Standaardalinea-lettertype"/>
    <w:link w:val="Kop7"/>
    <w:rsid w:val="00A80B10"/>
    <w:rPr>
      <w:rFonts w:ascii="Arial" w:hAnsi="Arial"/>
      <w:sz w:val="18"/>
      <w:szCs w:val="18"/>
      <w:lang w:val="nl-NL"/>
    </w:rPr>
  </w:style>
  <w:style w:type="character" w:customStyle="1" w:styleId="Kop8Char">
    <w:name w:val="Kop 8 Char"/>
    <w:basedOn w:val="Standaardalinea-lettertype"/>
    <w:link w:val="Kop8"/>
    <w:rsid w:val="00A80B10"/>
    <w:rPr>
      <w:rFonts w:ascii="Arial" w:hAnsi="Arial"/>
      <w:sz w:val="18"/>
      <w:szCs w:val="18"/>
      <w:lang w:val="nl-NL"/>
    </w:rPr>
  </w:style>
  <w:style w:type="character" w:customStyle="1" w:styleId="Kop9Char">
    <w:name w:val="Kop 9 Char"/>
    <w:aliases w:val="Reference Appendix Char"/>
    <w:basedOn w:val="Standaardalinea-lettertype"/>
    <w:link w:val="Kop9"/>
    <w:rsid w:val="00A80B10"/>
    <w:rPr>
      <w:rFonts w:ascii="Arial" w:hAnsi="Arial"/>
      <w:b/>
      <w:sz w:val="18"/>
      <w:lang w:val="nl-NL"/>
    </w:rPr>
  </w:style>
  <w:style w:type="paragraph" w:customStyle="1" w:styleId="Vet">
    <w:name w:val="Vet"/>
    <w:basedOn w:val="Standaard"/>
    <w:link w:val="VetChar"/>
    <w:rsid w:val="00035692"/>
    <w:rPr>
      <w:b/>
    </w:rPr>
  </w:style>
  <w:style w:type="character" w:customStyle="1" w:styleId="VetChar">
    <w:name w:val="Vet Char"/>
    <w:basedOn w:val="Standaardalinea-lettertype"/>
    <w:link w:val="Vet"/>
    <w:rsid w:val="00035692"/>
    <w:rPr>
      <w:rFonts w:ascii="Arial" w:hAnsi="Arial"/>
      <w:b/>
      <w:spacing w:val="6"/>
      <w:sz w:val="19"/>
      <w:szCs w:val="24"/>
    </w:rPr>
  </w:style>
  <w:style w:type="paragraph" w:customStyle="1" w:styleId="Cursief">
    <w:name w:val="Cursief"/>
    <w:basedOn w:val="Vet"/>
    <w:link w:val="CursiefChar"/>
    <w:rsid w:val="00035692"/>
    <w:rPr>
      <w:b w:val="0"/>
      <w:i/>
    </w:rPr>
  </w:style>
  <w:style w:type="character" w:customStyle="1" w:styleId="CursiefChar">
    <w:name w:val="Cursief Char"/>
    <w:basedOn w:val="VetChar"/>
    <w:link w:val="Cursief"/>
    <w:rsid w:val="00035692"/>
    <w:rPr>
      <w:rFonts w:ascii="Arial" w:hAnsi="Arial"/>
      <w:b/>
      <w:i/>
      <w:spacing w:val="6"/>
      <w:sz w:val="19"/>
      <w:szCs w:val="24"/>
    </w:rPr>
  </w:style>
  <w:style w:type="paragraph" w:styleId="Koptekst">
    <w:name w:val="header"/>
    <w:basedOn w:val="Standaard"/>
    <w:link w:val="KoptekstChar"/>
    <w:rsid w:val="0000212A"/>
    <w:pPr>
      <w:tabs>
        <w:tab w:val="center" w:pos="4703"/>
        <w:tab w:val="right" w:pos="9406"/>
      </w:tabs>
    </w:pPr>
  </w:style>
  <w:style w:type="character" w:customStyle="1" w:styleId="KoptekstChar">
    <w:name w:val="Koptekst Char"/>
    <w:basedOn w:val="Standaardalinea-lettertype"/>
    <w:link w:val="Koptekst"/>
    <w:rsid w:val="0000212A"/>
    <w:rPr>
      <w:rFonts w:ascii="Arial" w:hAnsi="Arial"/>
      <w:spacing w:val="6"/>
      <w:sz w:val="19"/>
      <w:szCs w:val="24"/>
    </w:rPr>
  </w:style>
  <w:style w:type="paragraph" w:customStyle="1" w:styleId="OpmaakprofielRechtsRegelafstandMinimaal12pt">
    <w:name w:val="Opmaakprofiel Rechts Regelafstand:  Minimaal 12 pt"/>
    <w:basedOn w:val="Standaard"/>
    <w:rsid w:val="0000212A"/>
    <w:pPr>
      <w:jc w:val="right"/>
    </w:pPr>
    <w:rPr>
      <w:szCs w:val="20"/>
    </w:rPr>
  </w:style>
  <w:style w:type="paragraph" w:styleId="Voettekst">
    <w:name w:val="footer"/>
    <w:aliases w:val="eersteregel"/>
    <w:basedOn w:val="Standaard"/>
    <w:link w:val="VoettekstChar"/>
    <w:unhideWhenUsed/>
    <w:rsid w:val="00CE61B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aliases w:val="eersteregel Char"/>
    <w:basedOn w:val="Standaardalinea-lettertype"/>
    <w:link w:val="Voettekst"/>
    <w:uiPriority w:val="99"/>
    <w:rsid w:val="00CE61B4"/>
    <w:rPr>
      <w:rFonts w:ascii="Arial" w:hAnsi="Arial"/>
      <w:spacing w:val="6"/>
      <w:sz w:val="19"/>
      <w:szCs w:val="24"/>
    </w:rPr>
  </w:style>
  <w:style w:type="paragraph" w:customStyle="1" w:styleId="Hoofdnummer">
    <w:name w:val="Hoofdnummer"/>
    <w:basedOn w:val="Standaard"/>
    <w:next w:val="Standaard"/>
    <w:link w:val="HoofdnummerChar"/>
    <w:rsid w:val="00035692"/>
    <w:pPr>
      <w:tabs>
        <w:tab w:val="left" w:pos="567"/>
      </w:tabs>
      <w:spacing w:line="240" w:lineRule="atLeast"/>
    </w:pPr>
    <w:rPr>
      <w:b/>
    </w:rPr>
  </w:style>
  <w:style w:type="character" w:customStyle="1" w:styleId="HoofdnummerChar">
    <w:name w:val="Hoofdnummer Char"/>
    <w:basedOn w:val="Standaardalinea-lettertype"/>
    <w:link w:val="Hoofdnummer"/>
    <w:rsid w:val="00035692"/>
    <w:rPr>
      <w:rFonts w:ascii="Verdana" w:eastAsiaTheme="minorHAnsi" w:hAnsi="Verdana" w:cstheme="minorBidi"/>
      <w:b/>
      <w:sz w:val="18"/>
      <w:szCs w:val="22"/>
      <w:lang w:val="nl-NL"/>
    </w:rPr>
  </w:style>
  <w:style w:type="paragraph" w:customStyle="1" w:styleId="Subnummer">
    <w:name w:val="Subnummer"/>
    <w:basedOn w:val="Hoofdnummer"/>
    <w:next w:val="Standaard"/>
    <w:link w:val="SubnummerChar"/>
    <w:rsid w:val="00035692"/>
    <w:pPr>
      <w:numPr>
        <w:ilvl w:val="1"/>
      </w:numPr>
    </w:pPr>
    <w:rPr>
      <w:b w:val="0"/>
      <w:i/>
    </w:rPr>
  </w:style>
  <w:style w:type="character" w:customStyle="1" w:styleId="SubnummerChar">
    <w:name w:val="Subnummer Char"/>
    <w:basedOn w:val="HoofdnummerChar"/>
    <w:link w:val="Subnummer"/>
    <w:rsid w:val="00035692"/>
    <w:rPr>
      <w:rFonts w:ascii="Verdana" w:eastAsiaTheme="minorHAnsi" w:hAnsi="Verdana" w:cstheme="minorBidi"/>
      <w:b/>
      <w:i/>
      <w:sz w:val="18"/>
      <w:szCs w:val="22"/>
      <w:lang w:val="nl-NL"/>
    </w:rPr>
  </w:style>
  <w:style w:type="paragraph" w:customStyle="1" w:styleId="Subsubnummer">
    <w:name w:val="Subsubnummer"/>
    <w:basedOn w:val="Subnummer"/>
    <w:next w:val="Standaard"/>
    <w:link w:val="SubsubnummerChar"/>
    <w:rsid w:val="00035692"/>
    <w:pPr>
      <w:numPr>
        <w:ilvl w:val="2"/>
      </w:numPr>
    </w:pPr>
    <w:rPr>
      <w:i w:val="0"/>
    </w:rPr>
  </w:style>
  <w:style w:type="character" w:customStyle="1" w:styleId="SubsubnummerChar">
    <w:name w:val="Subsubnummer Char"/>
    <w:basedOn w:val="SubnummerChar"/>
    <w:link w:val="Subsubnummer"/>
    <w:rsid w:val="00035692"/>
    <w:rPr>
      <w:rFonts w:ascii="Verdana" w:eastAsiaTheme="minorHAnsi" w:hAnsi="Verdana" w:cstheme="minorBidi"/>
      <w:b/>
      <w:i/>
      <w:sz w:val="18"/>
      <w:szCs w:val="22"/>
      <w:lang w:val="nl-NL"/>
    </w:rPr>
  </w:style>
  <w:style w:type="character" w:styleId="Tekstvantijdelijkeaanduiding">
    <w:name w:val="Placeholder Text"/>
    <w:basedOn w:val="Standaardalinea-lettertype"/>
    <w:uiPriority w:val="99"/>
    <w:semiHidden/>
    <w:rsid w:val="00B57A64"/>
    <w:rPr>
      <w:color w:val="808080"/>
    </w:rPr>
  </w:style>
  <w:style w:type="paragraph" w:styleId="Ballontekst">
    <w:name w:val="Balloon Text"/>
    <w:basedOn w:val="Standaard"/>
    <w:link w:val="BallontekstChar"/>
    <w:unhideWhenUsed/>
    <w:rsid w:val="00B57A64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B57A64"/>
    <w:rPr>
      <w:rFonts w:ascii="Tahoma" w:hAnsi="Tahoma" w:cs="Tahoma"/>
      <w:spacing w:val="6"/>
      <w:sz w:val="16"/>
      <w:szCs w:val="16"/>
      <w:lang w:val="nl-NL" w:eastAsia="nl-NL"/>
    </w:rPr>
  </w:style>
  <w:style w:type="character" w:styleId="Hyperlink">
    <w:name w:val="Hyperlink"/>
    <w:basedOn w:val="Standaardalinea-lettertype"/>
    <w:unhideWhenUsed/>
    <w:rsid w:val="005B1F4E"/>
    <w:rPr>
      <w:color w:val="0000FF" w:themeColor="hyperlink"/>
      <w:u w:val="single"/>
    </w:rPr>
  </w:style>
  <w:style w:type="table" w:styleId="Tabelraster">
    <w:name w:val="Table Grid"/>
    <w:basedOn w:val="Standaardtabel"/>
    <w:uiPriority w:val="59"/>
    <w:rsid w:val="0048307F"/>
    <w:rPr>
      <w:rFonts w:ascii="Verdana" w:eastAsiaTheme="minorHAnsi" w:hAnsi="Verdana" w:cstheme="minorBidi"/>
      <w:sz w:val="16"/>
      <w:szCs w:val="22"/>
      <w:lang w:val="nl-N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Rapporthoofdnummer">
    <w:name w:val="Rapporthoofdnummer"/>
    <w:basedOn w:val="Standaard"/>
    <w:next w:val="Standaard"/>
    <w:link w:val="RapporthoofdnummerChar"/>
    <w:rsid w:val="00483D19"/>
    <w:pPr>
      <w:numPr>
        <w:numId w:val="26"/>
      </w:numPr>
      <w:spacing w:line="240" w:lineRule="atLeast"/>
    </w:pPr>
    <w:rPr>
      <w:rFonts w:eastAsia="Times New Roman" w:cs="Times New Roman"/>
      <w:b/>
      <w:spacing w:val="6"/>
      <w:sz w:val="22"/>
      <w:lang w:eastAsia="nl-NL"/>
    </w:rPr>
  </w:style>
  <w:style w:type="character" w:customStyle="1" w:styleId="RapporthoofdnummerChar">
    <w:name w:val="Rapporthoofdnummer Char"/>
    <w:basedOn w:val="Standaardalinea-lettertype"/>
    <w:link w:val="Rapporthoofdnummer"/>
    <w:rsid w:val="00483D19"/>
    <w:rPr>
      <w:rFonts w:ascii="Verdana" w:hAnsi="Verdana"/>
      <w:b/>
      <w:spacing w:val="6"/>
      <w:sz w:val="22"/>
      <w:szCs w:val="22"/>
      <w:lang w:val="nl-NL" w:eastAsia="nl-NL"/>
    </w:rPr>
  </w:style>
  <w:style w:type="paragraph" w:customStyle="1" w:styleId="Rapportsubnummer">
    <w:name w:val="Rapportsubnummer"/>
    <w:basedOn w:val="Rapporthoofdnummer"/>
    <w:next w:val="Standaard"/>
    <w:autoRedefine/>
    <w:rsid w:val="007D48C8"/>
    <w:pPr>
      <w:numPr>
        <w:ilvl w:val="1"/>
      </w:numPr>
    </w:pPr>
    <w:rPr>
      <w:i/>
      <w:sz w:val="19"/>
    </w:rPr>
  </w:style>
  <w:style w:type="paragraph" w:customStyle="1" w:styleId="Rapportsubsubnummer">
    <w:name w:val="Rapportsubsubnummer"/>
    <w:basedOn w:val="Rapportsubnummer"/>
    <w:next w:val="Standaard"/>
    <w:rsid w:val="00483D19"/>
    <w:pPr>
      <w:numPr>
        <w:ilvl w:val="2"/>
      </w:numPr>
    </w:pPr>
    <w:rPr>
      <w:i w:val="0"/>
    </w:rPr>
  </w:style>
  <w:style w:type="paragraph" w:customStyle="1" w:styleId="Kop20">
    <w:name w:val="Kop2"/>
    <w:basedOn w:val="Rapportsubnummer"/>
    <w:next w:val="Standaard"/>
    <w:link w:val="Kop2Char0"/>
    <w:qFormat/>
    <w:rsid w:val="001C2209"/>
    <w:pPr>
      <w:tabs>
        <w:tab w:val="clear" w:pos="851"/>
        <w:tab w:val="num" w:pos="1134"/>
      </w:tabs>
      <w:spacing w:before="200"/>
    </w:pPr>
  </w:style>
  <w:style w:type="character" w:customStyle="1" w:styleId="Kop2Char0">
    <w:name w:val="Kop2 Char"/>
    <w:basedOn w:val="Standaardalinea-lettertype"/>
    <w:link w:val="Kop20"/>
    <w:rsid w:val="001C2209"/>
    <w:rPr>
      <w:rFonts w:ascii="Verdana" w:hAnsi="Verdana"/>
      <w:b/>
      <w:i/>
      <w:spacing w:val="6"/>
      <w:sz w:val="19"/>
      <w:szCs w:val="22"/>
      <w:lang w:val="nl-NL" w:eastAsia="nl-NL"/>
    </w:rPr>
  </w:style>
  <w:style w:type="paragraph" w:customStyle="1" w:styleId="Kop30">
    <w:name w:val="Kop3"/>
    <w:basedOn w:val="Rapportsubsubnummer"/>
    <w:next w:val="Standaard"/>
    <w:link w:val="Kop3Char0"/>
    <w:qFormat/>
    <w:rsid w:val="002B6A31"/>
    <w:rPr>
      <w:szCs w:val="19"/>
    </w:rPr>
  </w:style>
  <w:style w:type="character" w:customStyle="1" w:styleId="Kop3Char0">
    <w:name w:val="Kop3 Char"/>
    <w:basedOn w:val="Kop2Char0"/>
    <w:link w:val="Kop30"/>
    <w:rsid w:val="002B6A31"/>
    <w:rPr>
      <w:rFonts w:ascii="Verdana" w:hAnsi="Verdana"/>
      <w:b/>
      <w:i/>
      <w:spacing w:val="6"/>
      <w:sz w:val="19"/>
      <w:szCs w:val="19"/>
      <w:lang w:val="nl-NL" w:eastAsia="nl-NL"/>
    </w:rPr>
  </w:style>
  <w:style w:type="paragraph" w:styleId="Lijstalinea">
    <w:name w:val="List Paragraph"/>
    <w:basedOn w:val="Standaard"/>
    <w:uiPriority w:val="34"/>
    <w:rsid w:val="0020613E"/>
    <w:pPr>
      <w:spacing w:line="240" w:lineRule="auto"/>
      <w:ind w:left="720"/>
      <w:contextualSpacing/>
    </w:pPr>
    <w:rPr>
      <w:rFonts w:ascii="Arial" w:eastAsia="Times New Roman" w:hAnsi="Arial" w:cs="Times New Roman"/>
      <w:spacing w:val="6"/>
      <w:sz w:val="19"/>
      <w:szCs w:val="24"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F23CCB"/>
    <w:pPr>
      <w:tabs>
        <w:tab w:val="left" w:pos="360"/>
        <w:tab w:val="right" w:leader="dot" w:pos="7655"/>
      </w:tabs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F23CCB"/>
    <w:pPr>
      <w:tabs>
        <w:tab w:val="left" w:pos="880"/>
        <w:tab w:val="right" w:leader="dot" w:pos="7655"/>
      </w:tabs>
      <w:spacing w:after="100"/>
      <w:ind w:left="180"/>
    </w:pPr>
  </w:style>
  <w:style w:type="paragraph" w:styleId="Inhopg3">
    <w:name w:val="toc 3"/>
    <w:basedOn w:val="Standaard"/>
    <w:next w:val="Standaard"/>
    <w:autoRedefine/>
    <w:uiPriority w:val="39"/>
    <w:unhideWhenUsed/>
    <w:rsid w:val="00F23CCB"/>
    <w:pPr>
      <w:tabs>
        <w:tab w:val="left" w:pos="1100"/>
        <w:tab w:val="right" w:leader="dot" w:pos="7655"/>
      </w:tabs>
      <w:spacing w:after="100"/>
      <w:ind w:left="360"/>
    </w:pPr>
  </w:style>
  <w:style w:type="paragraph" w:customStyle="1" w:styleId="Bullet1">
    <w:name w:val="Bullet 1"/>
    <w:basedOn w:val="Standaard"/>
    <w:link w:val="Bullet1Char"/>
    <w:rsid w:val="00A80B10"/>
    <w:pPr>
      <w:numPr>
        <w:numId w:val="1"/>
      </w:numPr>
      <w:spacing w:line="255" w:lineRule="exact"/>
      <w:jc w:val="both"/>
    </w:pPr>
    <w:rPr>
      <w:rFonts w:ascii="Arial" w:eastAsia="Times New Roman" w:hAnsi="Arial" w:cs="Times New Roman"/>
      <w:szCs w:val="20"/>
    </w:rPr>
  </w:style>
  <w:style w:type="character" w:customStyle="1" w:styleId="Bullet1Char">
    <w:name w:val="Bullet 1 Char"/>
    <w:basedOn w:val="Standaardalinea-lettertype"/>
    <w:link w:val="Bullet1"/>
    <w:rsid w:val="00A80B10"/>
    <w:rPr>
      <w:rFonts w:ascii="Arial" w:hAnsi="Arial"/>
      <w:sz w:val="18"/>
      <w:lang w:val="nl-NL"/>
    </w:rPr>
  </w:style>
  <w:style w:type="paragraph" w:customStyle="1" w:styleId="Bullet2">
    <w:name w:val="Bullet 2"/>
    <w:basedOn w:val="Standaard"/>
    <w:rsid w:val="00A80B10"/>
    <w:pPr>
      <w:tabs>
        <w:tab w:val="num" w:pos="1017"/>
      </w:tabs>
      <w:spacing w:line="255" w:lineRule="exact"/>
      <w:ind w:left="1017" w:hanging="567"/>
      <w:jc w:val="both"/>
    </w:pPr>
    <w:rPr>
      <w:rFonts w:ascii="Arial" w:eastAsia="Times New Roman" w:hAnsi="Arial" w:cs="Times New Roman"/>
      <w:szCs w:val="20"/>
    </w:rPr>
  </w:style>
  <w:style w:type="paragraph" w:customStyle="1" w:styleId="Appendix">
    <w:name w:val="Appendix"/>
    <w:basedOn w:val="Standaard"/>
    <w:next w:val="Standaard"/>
    <w:rsid w:val="00A80B10"/>
    <w:pPr>
      <w:tabs>
        <w:tab w:val="left" w:pos="1701"/>
      </w:tabs>
      <w:spacing w:after="480" w:line="255" w:lineRule="exact"/>
      <w:ind w:left="1701" w:hanging="1701"/>
    </w:pPr>
    <w:rPr>
      <w:rFonts w:ascii="Arial" w:eastAsia="Times New Roman" w:hAnsi="Arial" w:cs="Times New Roman"/>
      <w:b/>
      <w:sz w:val="22"/>
      <w:szCs w:val="20"/>
    </w:rPr>
  </w:style>
  <w:style w:type="paragraph" w:styleId="Inhopg5">
    <w:name w:val="toc 5"/>
    <w:basedOn w:val="Standaard"/>
    <w:next w:val="Standaard"/>
    <w:uiPriority w:val="39"/>
    <w:rsid w:val="00A80B10"/>
    <w:pPr>
      <w:tabs>
        <w:tab w:val="right" w:leader="dot" w:pos="8505"/>
      </w:tabs>
      <w:spacing w:line="255" w:lineRule="exact"/>
      <w:ind w:left="880"/>
      <w:jc w:val="both"/>
    </w:pPr>
    <w:rPr>
      <w:rFonts w:ascii="Arial" w:eastAsia="Times New Roman" w:hAnsi="Arial" w:cs="Times New Roman"/>
      <w:szCs w:val="20"/>
    </w:rPr>
  </w:style>
  <w:style w:type="paragraph" w:customStyle="1" w:styleId="HeadingX">
    <w:name w:val="Heading X"/>
    <w:basedOn w:val="Standaard"/>
    <w:next w:val="Standaard"/>
    <w:rsid w:val="00A80B10"/>
    <w:pPr>
      <w:spacing w:after="60" w:line="255" w:lineRule="exact"/>
      <w:jc w:val="both"/>
    </w:pPr>
    <w:rPr>
      <w:rFonts w:ascii="Arial" w:eastAsia="Times New Roman" w:hAnsi="Arial" w:cs="Times New Roman"/>
      <w:b/>
      <w:szCs w:val="20"/>
    </w:rPr>
  </w:style>
  <w:style w:type="character" w:styleId="Paginanummer">
    <w:name w:val="page number"/>
    <w:basedOn w:val="Standaardalinea-lettertype"/>
    <w:rsid w:val="00A80B10"/>
  </w:style>
  <w:style w:type="paragraph" w:customStyle="1" w:styleId="Heading0">
    <w:name w:val="Heading 0"/>
    <w:basedOn w:val="Kop1"/>
    <w:next w:val="Standaard"/>
    <w:rsid w:val="00A80B10"/>
    <w:pPr>
      <w:keepLines w:val="0"/>
      <w:tabs>
        <w:tab w:val="left" w:pos="0"/>
      </w:tabs>
      <w:spacing w:before="0" w:after="480" w:line="255" w:lineRule="exact"/>
      <w:ind w:hanging="851"/>
      <w:outlineLvl w:val="9"/>
    </w:pPr>
    <w:rPr>
      <w:rFonts w:ascii="Arial" w:eastAsia="Times New Roman" w:hAnsi="Arial" w:cs="Times New Roman"/>
      <w:bCs w:val="0"/>
      <w:caps/>
      <w:kern w:val="28"/>
      <w:sz w:val="22"/>
      <w:szCs w:val="20"/>
    </w:rPr>
  </w:style>
  <w:style w:type="paragraph" w:customStyle="1" w:styleId="TextLeft">
    <w:name w:val="Text Left"/>
    <w:basedOn w:val="Standaard"/>
    <w:rsid w:val="00A80B10"/>
    <w:pPr>
      <w:widowControl w:val="0"/>
      <w:suppressAutoHyphens/>
      <w:overflowPunct w:val="0"/>
      <w:autoSpaceDE w:val="0"/>
      <w:autoSpaceDN w:val="0"/>
      <w:adjustRightInd w:val="0"/>
      <w:spacing w:line="255" w:lineRule="exact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DHVWerkmij">
    <w:name w:val="DHVWerkmij"/>
    <w:basedOn w:val="Standaard"/>
    <w:next w:val="Standaard"/>
    <w:rsid w:val="00A80B10"/>
    <w:pPr>
      <w:spacing w:line="240" w:lineRule="auto"/>
    </w:pPr>
    <w:rPr>
      <w:rFonts w:ascii="Arial" w:eastAsia="Times New Roman" w:hAnsi="Arial" w:cs="Times New Roman"/>
      <w:spacing w:val="30"/>
      <w:sz w:val="28"/>
      <w:szCs w:val="20"/>
    </w:rPr>
  </w:style>
  <w:style w:type="paragraph" w:styleId="Bijschrift">
    <w:name w:val="caption"/>
    <w:basedOn w:val="Standaard"/>
    <w:next w:val="Standaard"/>
    <w:rsid w:val="00A80B10"/>
    <w:pPr>
      <w:spacing w:before="60" w:line="255" w:lineRule="exact"/>
      <w:jc w:val="both"/>
    </w:pPr>
    <w:rPr>
      <w:rFonts w:ascii="Arial" w:eastAsia="Times New Roman" w:hAnsi="Arial" w:cs="Times New Roman"/>
      <w:b/>
      <w:szCs w:val="20"/>
    </w:rPr>
  </w:style>
  <w:style w:type="paragraph" w:customStyle="1" w:styleId="Bullet3">
    <w:name w:val="Bullet 3"/>
    <w:basedOn w:val="Standaard"/>
    <w:rsid w:val="00A80B10"/>
    <w:pPr>
      <w:tabs>
        <w:tab w:val="num" w:pos="1701"/>
      </w:tabs>
      <w:spacing w:line="255" w:lineRule="exact"/>
      <w:ind w:left="1701" w:hanging="567"/>
      <w:jc w:val="both"/>
    </w:pPr>
    <w:rPr>
      <w:rFonts w:ascii="Arial" w:eastAsia="Times New Roman" w:hAnsi="Arial" w:cs="Times New Roman"/>
      <w:szCs w:val="20"/>
    </w:rPr>
  </w:style>
  <w:style w:type="paragraph" w:customStyle="1" w:styleId="NormalSingle">
    <w:name w:val="NormalSingle"/>
    <w:basedOn w:val="Standaard"/>
    <w:next w:val="Standaard"/>
    <w:rsid w:val="00A80B10"/>
    <w:pPr>
      <w:spacing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HeadingXSingle">
    <w:name w:val="Heading XSingle"/>
    <w:basedOn w:val="HeadingX"/>
    <w:next w:val="NormalSingle"/>
    <w:rsid w:val="00A80B10"/>
    <w:pPr>
      <w:spacing w:line="240" w:lineRule="auto"/>
    </w:pPr>
  </w:style>
  <w:style w:type="paragraph" w:customStyle="1" w:styleId="DHVadresregel">
    <w:name w:val="DHVadresregel"/>
    <w:basedOn w:val="Standaard"/>
    <w:next w:val="Standaard"/>
    <w:rsid w:val="00A80B10"/>
    <w:pPr>
      <w:spacing w:line="255" w:lineRule="exact"/>
    </w:pPr>
    <w:rPr>
      <w:rFonts w:ascii="Arial" w:eastAsia="Times New Roman" w:hAnsi="Arial" w:cs="Times New Roman"/>
      <w:szCs w:val="20"/>
    </w:rPr>
  </w:style>
  <w:style w:type="character" w:customStyle="1" w:styleId="EindnoottekstChar">
    <w:name w:val="Eindnoottekst Char"/>
    <w:basedOn w:val="Standaardalinea-lettertype"/>
    <w:link w:val="Eindnoottekst"/>
    <w:semiHidden/>
    <w:rsid w:val="00A80B10"/>
    <w:rPr>
      <w:rFonts w:ascii="Arial" w:hAnsi="Arial"/>
      <w:sz w:val="18"/>
      <w:lang w:val="nl-NL"/>
    </w:rPr>
  </w:style>
  <w:style w:type="paragraph" w:styleId="Eindnoottekst">
    <w:name w:val="endnote text"/>
    <w:basedOn w:val="Standaard"/>
    <w:link w:val="EindnoottekstChar"/>
    <w:semiHidden/>
    <w:rsid w:val="00A80B10"/>
    <w:pPr>
      <w:spacing w:line="255" w:lineRule="exact"/>
    </w:pPr>
    <w:rPr>
      <w:rFonts w:ascii="Arial" w:eastAsia="Times New Roman" w:hAnsi="Arial" w:cs="Times New Roman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A80B10"/>
    <w:rPr>
      <w:rFonts w:ascii="Arial" w:hAnsi="Arial"/>
      <w:sz w:val="18"/>
      <w:lang w:val="nl-NL"/>
    </w:rPr>
  </w:style>
  <w:style w:type="paragraph" w:styleId="Voetnoottekst">
    <w:name w:val="footnote text"/>
    <w:basedOn w:val="Standaard"/>
    <w:link w:val="VoetnoottekstChar"/>
    <w:semiHidden/>
    <w:rsid w:val="00A80B10"/>
    <w:pPr>
      <w:spacing w:line="255" w:lineRule="exact"/>
    </w:pPr>
    <w:rPr>
      <w:rFonts w:ascii="Arial" w:eastAsia="Times New Roman" w:hAnsi="Arial" w:cs="Times New Roman"/>
      <w:szCs w:val="20"/>
    </w:rPr>
  </w:style>
  <w:style w:type="paragraph" w:customStyle="1" w:styleId="Heading311ptBold">
    <w:name w:val="Heading 3 + 11 pt Bold"/>
    <w:basedOn w:val="Kop3"/>
    <w:rsid w:val="00A80B10"/>
    <w:pPr>
      <w:keepLines w:val="0"/>
      <w:numPr>
        <w:ilvl w:val="2"/>
      </w:numPr>
      <w:tabs>
        <w:tab w:val="num" w:pos="0"/>
      </w:tabs>
      <w:spacing w:before="0" w:after="240" w:line="255" w:lineRule="exact"/>
      <w:jc w:val="both"/>
    </w:pPr>
    <w:rPr>
      <w:rFonts w:ascii="Arial" w:eastAsia="Times New Roman" w:hAnsi="Arial" w:cs="Times New Roman"/>
      <w:color w:val="auto"/>
      <w:sz w:val="22"/>
      <w:szCs w:val="18"/>
    </w:rPr>
  </w:style>
  <w:style w:type="paragraph" w:customStyle="1" w:styleId="Heading211ptBold">
    <w:name w:val="Heading 2 + 11 pt Bold"/>
    <w:basedOn w:val="Kop2"/>
    <w:rsid w:val="00A80B10"/>
    <w:pPr>
      <w:keepLines w:val="0"/>
      <w:numPr>
        <w:ilvl w:val="1"/>
      </w:numPr>
      <w:tabs>
        <w:tab w:val="num" w:pos="0"/>
      </w:tabs>
      <w:spacing w:before="0" w:after="240" w:line="255" w:lineRule="exact"/>
      <w:jc w:val="both"/>
    </w:pPr>
    <w:rPr>
      <w:rFonts w:ascii="Arial" w:eastAsia="Times New Roman" w:hAnsi="Arial" w:cs="Times New Roman"/>
      <w:b/>
      <w:i w:val="0"/>
      <w:sz w:val="22"/>
      <w:szCs w:val="18"/>
    </w:rPr>
  </w:style>
  <w:style w:type="paragraph" w:styleId="Plattetekst">
    <w:name w:val="Body Text"/>
    <w:basedOn w:val="Standaard"/>
    <w:link w:val="PlattetekstChar"/>
    <w:rsid w:val="00A80B10"/>
    <w:pPr>
      <w:overflowPunct w:val="0"/>
      <w:autoSpaceDE w:val="0"/>
      <w:autoSpaceDN w:val="0"/>
      <w:adjustRightInd w:val="0"/>
      <w:spacing w:line="264" w:lineRule="exact"/>
      <w:textAlignment w:val="baseline"/>
    </w:pPr>
    <w:rPr>
      <w:rFonts w:ascii="Times New Roman" w:eastAsia="Times New Roman" w:hAnsi="Times New Roman" w:cs="Times New Roman"/>
      <w:i/>
      <w:iCs/>
      <w:noProof/>
      <w:sz w:val="22"/>
      <w:szCs w:val="20"/>
    </w:rPr>
  </w:style>
  <w:style w:type="character" w:customStyle="1" w:styleId="PlattetekstChar">
    <w:name w:val="Platte tekst Char"/>
    <w:basedOn w:val="Standaardalinea-lettertype"/>
    <w:link w:val="Plattetekst"/>
    <w:rsid w:val="00A80B10"/>
    <w:rPr>
      <w:rFonts w:ascii="Times New Roman" w:hAnsi="Times New Roman"/>
      <w:i/>
      <w:iCs/>
      <w:noProof/>
      <w:sz w:val="22"/>
      <w:lang w:val="nl-NL"/>
    </w:rPr>
  </w:style>
  <w:style w:type="paragraph" w:styleId="Plattetekst2">
    <w:name w:val="Body Text 2"/>
    <w:basedOn w:val="Standaard"/>
    <w:link w:val="Plattetekst2Char"/>
    <w:rsid w:val="00A80B10"/>
    <w:pPr>
      <w:spacing w:after="120" w:line="480" w:lineRule="auto"/>
      <w:jc w:val="both"/>
    </w:pPr>
    <w:rPr>
      <w:rFonts w:ascii="Arial" w:eastAsia="Times New Roman" w:hAnsi="Arial" w:cs="Times New Roman"/>
      <w:szCs w:val="20"/>
    </w:rPr>
  </w:style>
  <w:style w:type="character" w:customStyle="1" w:styleId="Plattetekst2Char">
    <w:name w:val="Platte tekst 2 Char"/>
    <w:basedOn w:val="Standaardalinea-lettertype"/>
    <w:link w:val="Plattetekst2"/>
    <w:rsid w:val="00A80B10"/>
    <w:rPr>
      <w:rFonts w:ascii="Arial" w:hAnsi="Arial"/>
      <w:sz w:val="18"/>
      <w:lang w:val="nl-NL"/>
    </w:rPr>
  </w:style>
  <w:style w:type="character" w:customStyle="1" w:styleId="Subkopje">
    <w:name w:val="Subkopje"/>
    <w:basedOn w:val="Standaardalinea-lettertype"/>
    <w:rsid w:val="00A80B10"/>
    <w:rPr>
      <w:rFonts w:ascii="CG Times" w:hAnsi="CG Times"/>
      <w:b/>
      <w:noProof w:val="0"/>
      <w:sz w:val="22"/>
      <w:lang w:val="en-US"/>
    </w:rPr>
  </w:style>
  <w:style w:type="paragraph" w:customStyle="1" w:styleId="Heading411ptBoldItalic">
    <w:name w:val="Heading 4 + 11 pt Bold Italic"/>
    <w:basedOn w:val="Kop4"/>
    <w:link w:val="Heading411ptBoldItalicCharChar"/>
    <w:rsid w:val="00A80B10"/>
    <w:pPr>
      <w:tabs>
        <w:tab w:val="clear" w:pos="1134"/>
        <w:tab w:val="num" w:pos="0"/>
        <w:tab w:val="num" w:pos="851"/>
      </w:tabs>
      <w:spacing w:line="255" w:lineRule="exact"/>
      <w:ind w:hanging="851"/>
      <w:jc w:val="both"/>
    </w:pPr>
    <w:rPr>
      <w:rFonts w:ascii="Arial" w:hAnsi="Arial"/>
      <w:szCs w:val="18"/>
    </w:rPr>
  </w:style>
  <w:style w:type="character" w:customStyle="1" w:styleId="Heading411ptBoldItalicCharChar">
    <w:name w:val="Heading 4 + 11 pt Bold Italic Char Char"/>
    <w:basedOn w:val="Kop4Char"/>
    <w:link w:val="Heading411ptBoldItalic"/>
    <w:rsid w:val="00A80B10"/>
    <w:rPr>
      <w:rFonts w:ascii="Arial" w:hAnsi="Arial"/>
      <w:b/>
      <w:spacing w:val="6"/>
      <w:sz w:val="19"/>
      <w:szCs w:val="18"/>
      <w:lang w:val="nl-NL" w:eastAsia="nl-NL"/>
    </w:rPr>
  </w:style>
  <w:style w:type="paragraph" w:customStyle="1" w:styleId="aandachtstreep">
    <w:name w:val="aandachtstreep"/>
    <w:basedOn w:val="Standaard"/>
    <w:rsid w:val="00A80B10"/>
    <w:pPr>
      <w:tabs>
        <w:tab w:val="num" w:pos="993"/>
        <w:tab w:val="left" w:pos="2268"/>
      </w:tabs>
      <w:spacing w:line="240" w:lineRule="auto"/>
      <w:ind w:left="993" w:hanging="426"/>
    </w:pPr>
    <w:rPr>
      <w:rFonts w:ascii="Arial" w:eastAsia="Times New Roman" w:hAnsi="Arial" w:cs="Times New Roman"/>
      <w:sz w:val="20"/>
      <w:szCs w:val="20"/>
    </w:rPr>
  </w:style>
  <w:style w:type="character" w:customStyle="1" w:styleId="DocumentstructuurChar">
    <w:name w:val="Documentstructuur Char"/>
    <w:basedOn w:val="Standaardalinea-lettertype"/>
    <w:link w:val="Documentstructuur"/>
    <w:semiHidden/>
    <w:rsid w:val="00A80B10"/>
    <w:rPr>
      <w:rFonts w:ascii="Tahoma" w:hAnsi="Tahoma" w:cs="Tahoma"/>
      <w:shd w:val="clear" w:color="auto" w:fill="000080"/>
      <w:lang w:val="nl-NL"/>
    </w:rPr>
  </w:style>
  <w:style w:type="paragraph" w:styleId="Documentstructuur">
    <w:name w:val="Document Map"/>
    <w:basedOn w:val="Standaard"/>
    <w:link w:val="DocumentstructuurChar"/>
    <w:semiHidden/>
    <w:rsid w:val="00A80B10"/>
    <w:pPr>
      <w:shd w:val="clear" w:color="auto" w:fill="000080"/>
      <w:spacing w:line="255" w:lineRule="exact"/>
      <w:jc w:val="both"/>
    </w:pPr>
    <w:rPr>
      <w:rFonts w:ascii="Tahoma" w:eastAsia="Times New Roman" w:hAnsi="Tahoma" w:cs="Tahoma"/>
      <w:sz w:val="20"/>
      <w:szCs w:val="20"/>
    </w:rPr>
  </w:style>
  <w:style w:type="character" w:styleId="Verwijzingopmerking">
    <w:name w:val="annotation reference"/>
    <w:basedOn w:val="Standaardalinea-lettertype"/>
    <w:uiPriority w:val="99"/>
    <w:rsid w:val="00A80B1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A80B10"/>
    <w:pPr>
      <w:spacing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A80B10"/>
    <w:rPr>
      <w:rFonts w:ascii="Arial" w:hAnsi="Arial"/>
      <w:lang w:val="nl-NL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80B1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80B10"/>
    <w:rPr>
      <w:rFonts w:ascii="Arial" w:hAnsi="Arial"/>
      <w:b/>
      <w:bCs/>
      <w:lang w:val="nl-NL"/>
    </w:rPr>
  </w:style>
  <w:style w:type="paragraph" w:customStyle="1" w:styleId="Raqpportsubsubsubnummer">
    <w:name w:val="Raqpportsubsubsubnummer"/>
    <w:basedOn w:val="Rapportsubsubnummer"/>
    <w:autoRedefine/>
    <w:rsid w:val="00642918"/>
    <w:pPr>
      <w:numPr>
        <w:ilvl w:val="3"/>
        <w:numId w:val="27"/>
      </w:numPr>
    </w:pPr>
  </w:style>
  <w:style w:type="numbering" w:customStyle="1" w:styleId="Opmaakprofiel1">
    <w:name w:val="Opmaakprofiel1"/>
    <w:uiPriority w:val="99"/>
    <w:rsid w:val="0048359A"/>
    <w:pPr>
      <w:numPr>
        <w:numId w:val="25"/>
      </w:numPr>
    </w:pPr>
  </w:style>
  <w:style w:type="paragraph" w:styleId="Inhopg4">
    <w:name w:val="toc 4"/>
    <w:basedOn w:val="Standaard"/>
    <w:next w:val="Standaard"/>
    <w:autoRedefine/>
    <w:uiPriority w:val="39"/>
    <w:unhideWhenUsed/>
    <w:rsid w:val="004F32F8"/>
    <w:pPr>
      <w:spacing w:after="100" w:line="276" w:lineRule="auto"/>
      <w:ind w:left="660"/>
    </w:pPr>
    <w:rPr>
      <w:rFonts w:asciiTheme="minorHAnsi" w:eastAsiaTheme="minorEastAsia" w:hAnsiTheme="minorHAnsi"/>
      <w:sz w:val="22"/>
      <w:lang w:eastAsia="nl-NL"/>
    </w:rPr>
  </w:style>
  <w:style w:type="paragraph" w:styleId="Inhopg6">
    <w:name w:val="toc 6"/>
    <w:basedOn w:val="Standaard"/>
    <w:next w:val="Standaard"/>
    <w:autoRedefine/>
    <w:uiPriority w:val="39"/>
    <w:unhideWhenUsed/>
    <w:rsid w:val="004F32F8"/>
    <w:pPr>
      <w:spacing w:after="100" w:line="276" w:lineRule="auto"/>
      <w:ind w:left="1100"/>
    </w:pPr>
    <w:rPr>
      <w:rFonts w:asciiTheme="minorHAnsi" w:eastAsiaTheme="minorEastAsia" w:hAnsiTheme="minorHAnsi"/>
      <w:sz w:val="22"/>
      <w:lang w:eastAsia="nl-NL"/>
    </w:rPr>
  </w:style>
  <w:style w:type="paragraph" w:styleId="Inhopg7">
    <w:name w:val="toc 7"/>
    <w:basedOn w:val="Standaard"/>
    <w:next w:val="Standaard"/>
    <w:autoRedefine/>
    <w:uiPriority w:val="39"/>
    <w:unhideWhenUsed/>
    <w:rsid w:val="004F32F8"/>
    <w:pPr>
      <w:spacing w:after="100" w:line="276" w:lineRule="auto"/>
      <w:ind w:left="1320"/>
    </w:pPr>
    <w:rPr>
      <w:rFonts w:asciiTheme="minorHAnsi" w:eastAsiaTheme="minorEastAsia" w:hAnsiTheme="minorHAnsi"/>
      <w:sz w:val="22"/>
      <w:lang w:eastAsia="nl-NL"/>
    </w:rPr>
  </w:style>
  <w:style w:type="paragraph" w:styleId="Inhopg8">
    <w:name w:val="toc 8"/>
    <w:basedOn w:val="Standaard"/>
    <w:next w:val="Standaard"/>
    <w:autoRedefine/>
    <w:uiPriority w:val="39"/>
    <w:unhideWhenUsed/>
    <w:rsid w:val="004F32F8"/>
    <w:pPr>
      <w:spacing w:after="100" w:line="276" w:lineRule="auto"/>
      <w:ind w:left="1540"/>
    </w:pPr>
    <w:rPr>
      <w:rFonts w:asciiTheme="minorHAnsi" w:eastAsiaTheme="minorEastAsia" w:hAnsiTheme="minorHAnsi"/>
      <w:sz w:val="22"/>
      <w:lang w:eastAsia="nl-NL"/>
    </w:rPr>
  </w:style>
  <w:style w:type="paragraph" w:styleId="Inhopg9">
    <w:name w:val="toc 9"/>
    <w:basedOn w:val="Standaard"/>
    <w:next w:val="Standaard"/>
    <w:autoRedefine/>
    <w:uiPriority w:val="39"/>
    <w:unhideWhenUsed/>
    <w:rsid w:val="004F32F8"/>
    <w:pPr>
      <w:spacing w:after="100" w:line="276" w:lineRule="auto"/>
      <w:ind w:left="1760"/>
    </w:pPr>
    <w:rPr>
      <w:rFonts w:asciiTheme="minorHAnsi" w:eastAsiaTheme="minorEastAsia" w:hAnsiTheme="minorHAnsi"/>
      <w:sz w:val="22"/>
      <w:lang w:eastAsia="nl-NL"/>
    </w:rPr>
  </w:style>
  <w:style w:type="paragraph" w:customStyle="1" w:styleId="kop10">
    <w:name w:val="kop 1"/>
    <w:basedOn w:val="Rapporthoofdnummer"/>
    <w:qFormat/>
    <w:rsid w:val="002B6A31"/>
    <w:pPr>
      <w:tabs>
        <w:tab w:val="clear" w:pos="851"/>
        <w:tab w:val="num" w:pos="1134"/>
      </w:tabs>
    </w:pPr>
  </w:style>
  <w:style w:type="table" w:styleId="Gemiddeldearcering2-accent1">
    <w:name w:val="Medium Shading 2 Accent 1"/>
    <w:basedOn w:val="Standaardtabel"/>
    <w:uiPriority w:val="64"/>
    <w:rsid w:val="0048307F"/>
    <w:rPr>
      <w:rFonts w:asciiTheme="minorHAnsi" w:eastAsiaTheme="minorHAnsi" w:hAnsiTheme="minorHAnsi" w:cstheme="minorBidi"/>
      <w:sz w:val="22"/>
      <w:szCs w:val="22"/>
      <w:lang w:val="nl-N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05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hyperlink" Target="mailto:abwk@vallei-veluwe.nl" TargetMode="External"/><Relationship Id="rId26" Type="http://schemas.openxmlformats.org/officeDocument/2006/relationships/image" Target="media/image7.jpeg"/><Relationship Id="rId3" Type="http://schemas.openxmlformats.org/officeDocument/2006/relationships/styles" Target="styles.xml"/><Relationship Id="rId21" Type="http://schemas.openxmlformats.org/officeDocument/2006/relationships/hyperlink" Target="http://www.google.nl/url?sa=i&amp;rct=j&amp;q=&amp;esrc=s&amp;frm=1&amp;source=images&amp;cd=&amp;cad=rja&amp;uact=8&amp;ved=0CAcQjRw&amp;url=http://www.bouwshoponline.nl/22390-artikel/ces-profielcilinder-euro-knop-815-skg-k3030.html&amp;ei=tmQ2Va_2K8z2O8SkgcgC&amp;psig=AFQjCNF-xARR6YTPTdh6zfOKlfXDBCjxQQ&amp;ust=1429714462689693" TargetMode="Externa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mailto:EvanderMeij@vallei-veluwe.nl" TargetMode="External"/><Relationship Id="rId25" Type="http://schemas.openxmlformats.org/officeDocument/2006/relationships/hyperlink" Target="http://www.google.nl/url?sa=i&amp;rct=j&amp;q=&amp;esrc=s&amp;frm=1&amp;source=images&amp;cd=&amp;cad=rja&amp;uact=8&amp;ved=0CAcQjRw&amp;url=http://www.profiel-cilinder.nl/Profielcilinder/CES-DU:::2_75.html&amp;ei=I2k2VbT_C4bqOPiKgBg&amp;psig=AFQjCNGYIRs4pT26EXVOd8WIYSRLFBlWPw&amp;ust=1429715575766588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yperlink" Target="http://www.google.nl/url?sa=i&amp;rct=j&amp;q=&amp;esrc=s&amp;frm=1&amp;source=images&amp;cd=&amp;cad=rja&amp;uact=8&amp;ved=0CAcQjRw&amp;url=http://www.gereedschap.nl/producten/profielcilinder-ces-euro-enkel-851-1-2-skg2-45-5.html&amp;ei=EmU2VYvTCcjDOc3mgMAC&amp;psig=AFQjCNEyAn78d4KLK7yQpkLkEwcw9E17Ng&amp;ust=1429714569596829" TargetMode="External"/><Relationship Id="rId28" Type="http://schemas.openxmlformats.org/officeDocument/2006/relationships/image" Target="media/image9.png"/><Relationship Id="rId10" Type="http://schemas.openxmlformats.org/officeDocument/2006/relationships/header" Target="header1.xml"/><Relationship Id="rId19" Type="http://schemas.openxmlformats.org/officeDocument/2006/relationships/hyperlink" Target="http://www.google.nl/url?sa=i&amp;rct=j&amp;q=&amp;esrc=s&amp;frm=1&amp;source=images&amp;cd=&amp;cad=rja&amp;uact=8&amp;ved=0CAcQjRw&amp;url=http://www.bouwshoponline.nl/22372-artikel/ces-profielcilinder-euro-dubbel-810-skg-3030.html&amp;ei=-2M2VaWWG4TrOKiIgMAK&amp;bvm=bv.91071109,d.ZWU&amp;psig=AFQjCNGkG1BZdTQcEmLVoYwkKosnisC4FQ&amp;ust=1429714273893505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Relationship Id="rId22" Type="http://schemas.openxmlformats.org/officeDocument/2006/relationships/image" Target="media/image5.png"/><Relationship Id="rId27" Type="http://schemas.openxmlformats.org/officeDocument/2006/relationships/image" Target="media/image8.png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nt\AppData\Local\Temp\IWRITER\Layout%20Sjabloon%2002.dotx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2DA9B-B67D-4488-BAD5-58524DE11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Layout Sjabloon 02</Template>
  <TotalTime>1</TotalTime>
  <Pages>3</Pages>
  <Words>414</Words>
  <Characters>2278</Characters>
  <Application>Microsoft Office Word</Application>
  <DocSecurity>4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Technische Standaarden</vt:lpstr>
    </vt:vector>
  </TitlesOfParts>
  <Company>Waterschap Veluwe</Company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Technische Standaarden</dc:title>
  <dc:subject>Nog invullen</dc:subject>
  <dc:creator>Wouter Bont</dc:creator>
  <cp:lastModifiedBy>Rob</cp:lastModifiedBy>
  <cp:revision>2</cp:revision>
  <cp:lastPrinted>2013-05-27T08:06:00Z</cp:lastPrinted>
  <dcterms:created xsi:type="dcterms:W3CDTF">2020-07-08T06:34:00Z</dcterms:created>
  <dcterms:modified xsi:type="dcterms:W3CDTF">2020-07-08T06:34:00Z</dcterms:modified>
  <cp:category>Technische Standaarden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TOBJECT_ID">
    <vt:lpwstr>T_154</vt:lpwstr>
  </property>
  <property fmtid="{D5CDD505-2E9C-101B-9397-08002B2CF9AE}" pid="3" name="TEMP_FILE">
    <vt:lpwstr/>
  </property>
  <property fmtid="{D5CDD505-2E9C-101B-9397-08002B2CF9AE}" pid="4" name="METADATATEMPFILE">
    <vt:lpwstr/>
  </property>
  <property fmtid="{D5CDD505-2E9C-101B-9397-08002B2CF9AE}" pid="5" name="SAVEINWORD">
    <vt:lpwstr>Y</vt:lpwstr>
  </property>
</Properties>
</file>